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229932" w14:textId="77777777" w:rsidR="001A41F8" w:rsidRDefault="001A41F8" w:rsidP="000A6889">
      <w:pPr>
        <w:tabs>
          <w:tab w:val="left" w:pos="1418"/>
        </w:tabs>
        <w:spacing w:after="0" w:line="240" w:lineRule="auto"/>
        <w:ind w:firstLine="0"/>
        <w:jc w:val="center"/>
        <w:rPr>
          <w:b/>
          <w:bCs/>
          <w:sz w:val="28"/>
          <w:szCs w:val="28"/>
        </w:rPr>
      </w:pPr>
    </w:p>
    <w:p w14:paraId="1BA29123" w14:textId="6D5A740A" w:rsidR="007C427C" w:rsidRDefault="00713047" w:rsidP="000A6889">
      <w:pPr>
        <w:tabs>
          <w:tab w:val="left" w:pos="1418"/>
        </w:tabs>
        <w:spacing w:after="0" w:line="240" w:lineRule="auto"/>
        <w:ind w:firstLine="0"/>
        <w:jc w:val="center"/>
        <w:rPr>
          <w:b/>
          <w:bCs/>
          <w:sz w:val="28"/>
          <w:szCs w:val="28"/>
        </w:rPr>
      </w:pPr>
      <w:r w:rsidRPr="003200FD">
        <w:rPr>
          <w:b/>
          <w:bCs/>
          <w:sz w:val="28"/>
          <w:szCs w:val="28"/>
        </w:rPr>
        <w:t xml:space="preserve">TERMO DE </w:t>
      </w:r>
      <w:r w:rsidR="00516BF8" w:rsidRPr="003200FD">
        <w:rPr>
          <w:b/>
          <w:bCs/>
          <w:sz w:val="28"/>
          <w:szCs w:val="28"/>
        </w:rPr>
        <w:t>REFERÊNCIA</w:t>
      </w:r>
    </w:p>
    <w:p w14:paraId="7A857806" w14:textId="77777777" w:rsidR="001A41F8" w:rsidRDefault="001A41F8" w:rsidP="000A6889">
      <w:pPr>
        <w:tabs>
          <w:tab w:val="left" w:pos="1418"/>
        </w:tabs>
        <w:spacing w:after="0" w:line="240" w:lineRule="auto"/>
        <w:ind w:firstLine="0"/>
        <w:jc w:val="center"/>
        <w:rPr>
          <w:b/>
          <w:bCs/>
          <w:sz w:val="28"/>
          <w:szCs w:val="28"/>
        </w:rPr>
      </w:pPr>
    </w:p>
    <w:p w14:paraId="5E10199C" w14:textId="77777777" w:rsidR="002D3966" w:rsidRPr="003200FD" w:rsidRDefault="002D3966" w:rsidP="000A6889">
      <w:pPr>
        <w:tabs>
          <w:tab w:val="left" w:pos="1418"/>
        </w:tabs>
        <w:spacing w:after="0" w:line="240" w:lineRule="auto"/>
        <w:ind w:firstLine="0"/>
        <w:jc w:val="center"/>
        <w:rPr>
          <w:b/>
          <w:bCs/>
          <w:sz w:val="28"/>
          <w:szCs w:val="28"/>
        </w:rPr>
      </w:pPr>
    </w:p>
    <w:tbl>
      <w:tblPr>
        <w:tblStyle w:val="Tabelacomgrade"/>
        <w:tblW w:w="10206" w:type="dxa"/>
        <w:tblInd w:w="-431" w:type="dxa"/>
        <w:tblLook w:val="04A0" w:firstRow="1" w:lastRow="0" w:firstColumn="1" w:lastColumn="0" w:noHBand="0" w:noVBand="1"/>
      </w:tblPr>
      <w:tblGrid>
        <w:gridCol w:w="10206"/>
      </w:tblGrid>
      <w:tr w:rsidR="00D96A20" w:rsidRPr="003200FD" w14:paraId="5420A29A" w14:textId="6001BB7B" w:rsidTr="002C3753">
        <w:trPr>
          <w:trHeight w:val="538"/>
        </w:trPr>
        <w:tc>
          <w:tcPr>
            <w:tcW w:w="10206" w:type="dxa"/>
          </w:tcPr>
          <w:p w14:paraId="3D82478F" w14:textId="1899BA11" w:rsidR="00D96A20" w:rsidRPr="003200FD" w:rsidRDefault="00D96A20" w:rsidP="000A6889">
            <w:pPr>
              <w:tabs>
                <w:tab w:val="left" w:pos="1418"/>
              </w:tabs>
              <w:spacing w:after="0" w:line="240" w:lineRule="auto"/>
              <w:ind w:firstLine="0"/>
              <w:jc w:val="left"/>
              <w:rPr>
                <w:sz w:val="24"/>
                <w:szCs w:val="24"/>
              </w:rPr>
            </w:pPr>
            <w:r w:rsidRPr="003200FD">
              <w:rPr>
                <w:b/>
                <w:bCs/>
                <w:sz w:val="24"/>
                <w:szCs w:val="24"/>
              </w:rPr>
              <w:t xml:space="preserve">UNIDADE SOLICITANTE: </w:t>
            </w:r>
            <w:r w:rsidR="001A41F8">
              <w:rPr>
                <w:b/>
                <w:bCs/>
                <w:sz w:val="24"/>
                <w:szCs w:val="24"/>
              </w:rPr>
              <w:t>Unidade de Gestão Administrativa - UGA</w:t>
            </w:r>
          </w:p>
        </w:tc>
      </w:tr>
      <w:tr w:rsidR="00D96A20" w:rsidRPr="003200FD" w14:paraId="5DA5C4F5" w14:textId="3A8C7309" w:rsidTr="002C3753">
        <w:trPr>
          <w:trHeight w:val="559"/>
        </w:trPr>
        <w:tc>
          <w:tcPr>
            <w:tcW w:w="10206" w:type="dxa"/>
          </w:tcPr>
          <w:p w14:paraId="3925FA7C" w14:textId="6DEBDCE9" w:rsidR="00D96A20" w:rsidRPr="003200FD" w:rsidRDefault="00D96A20" w:rsidP="000A6889">
            <w:pPr>
              <w:tabs>
                <w:tab w:val="left" w:pos="1418"/>
              </w:tabs>
              <w:spacing w:after="0" w:line="240" w:lineRule="auto"/>
              <w:ind w:firstLine="0"/>
              <w:rPr>
                <w:sz w:val="24"/>
                <w:szCs w:val="24"/>
              </w:rPr>
            </w:pPr>
            <w:r w:rsidRPr="003200FD">
              <w:rPr>
                <w:b/>
                <w:bCs/>
                <w:sz w:val="24"/>
                <w:szCs w:val="24"/>
              </w:rPr>
              <w:t xml:space="preserve">RESPONSÁVEL PELA ELABORAÇÃO: </w:t>
            </w:r>
            <w:r w:rsidR="001A41F8">
              <w:rPr>
                <w:b/>
                <w:bCs/>
                <w:sz w:val="24"/>
                <w:szCs w:val="24"/>
              </w:rPr>
              <w:t>Gracielly de Oliveira e Silva Costa</w:t>
            </w:r>
          </w:p>
        </w:tc>
      </w:tr>
    </w:tbl>
    <w:p w14:paraId="6DF9DC2E" w14:textId="77777777" w:rsidR="007C427C" w:rsidRPr="003200FD" w:rsidRDefault="007C427C" w:rsidP="000A6889">
      <w:pPr>
        <w:tabs>
          <w:tab w:val="left" w:pos="1418"/>
        </w:tabs>
        <w:spacing w:after="0" w:line="240" w:lineRule="auto"/>
        <w:ind w:firstLine="0"/>
        <w:jc w:val="center"/>
        <w:rPr>
          <w:b/>
          <w:bCs/>
          <w:sz w:val="24"/>
          <w:szCs w:val="24"/>
        </w:rPr>
      </w:pPr>
    </w:p>
    <w:tbl>
      <w:tblPr>
        <w:tblStyle w:val="Tabelacomgrade"/>
        <w:tblW w:w="10206" w:type="dxa"/>
        <w:tblInd w:w="-431" w:type="dxa"/>
        <w:tblLook w:val="04A0" w:firstRow="1" w:lastRow="0" w:firstColumn="1" w:lastColumn="0" w:noHBand="0" w:noVBand="1"/>
      </w:tblPr>
      <w:tblGrid>
        <w:gridCol w:w="10206"/>
      </w:tblGrid>
      <w:tr w:rsidR="00AC59E0" w:rsidRPr="003200FD" w14:paraId="0FB9A4B4" w14:textId="77777777" w:rsidTr="0093757B">
        <w:tc>
          <w:tcPr>
            <w:tcW w:w="10206" w:type="dxa"/>
          </w:tcPr>
          <w:p w14:paraId="7F81A818" w14:textId="64199381" w:rsidR="00A25F86" w:rsidRPr="003200FD" w:rsidRDefault="00B05DD3" w:rsidP="000A6889">
            <w:pPr>
              <w:pStyle w:val="PargrafodaLista"/>
              <w:numPr>
                <w:ilvl w:val="0"/>
                <w:numId w:val="6"/>
              </w:numPr>
              <w:tabs>
                <w:tab w:val="left" w:pos="320"/>
              </w:tabs>
              <w:spacing w:after="0" w:line="240" w:lineRule="auto"/>
              <w:ind w:left="0" w:firstLine="0"/>
              <w:rPr>
                <w:b/>
                <w:bCs/>
                <w:sz w:val="24"/>
                <w:szCs w:val="24"/>
              </w:rPr>
            </w:pPr>
            <w:r w:rsidRPr="003200FD">
              <w:rPr>
                <w:b/>
                <w:bCs/>
                <w:sz w:val="24"/>
                <w:szCs w:val="24"/>
              </w:rPr>
              <w:t>OBJETO</w:t>
            </w:r>
            <w:r w:rsidR="00A25F86" w:rsidRPr="003200FD">
              <w:rPr>
                <w:b/>
                <w:bCs/>
                <w:sz w:val="24"/>
                <w:szCs w:val="24"/>
              </w:rPr>
              <w:t xml:space="preserve"> DA CONTRATAÇÃO</w:t>
            </w:r>
            <w:r w:rsidRPr="003200FD">
              <w:rPr>
                <w:b/>
                <w:bCs/>
                <w:sz w:val="24"/>
                <w:szCs w:val="24"/>
              </w:rPr>
              <w:t>:</w:t>
            </w:r>
          </w:p>
          <w:p w14:paraId="2D577895" w14:textId="444DBCDD" w:rsidR="00A25F86" w:rsidRPr="003200FD" w:rsidRDefault="00C13912" w:rsidP="000A6889">
            <w:pPr>
              <w:pStyle w:val="PargrafodaLista"/>
              <w:tabs>
                <w:tab w:val="left" w:pos="320"/>
              </w:tabs>
              <w:spacing w:after="0" w:line="240" w:lineRule="auto"/>
              <w:ind w:left="0" w:firstLine="0"/>
              <w:rPr>
                <w:b/>
                <w:bCs/>
                <w:sz w:val="24"/>
                <w:szCs w:val="24"/>
              </w:rPr>
            </w:pPr>
            <w:r w:rsidRPr="00C13912">
              <w:rPr>
                <w:color w:val="auto"/>
                <w:sz w:val="24"/>
                <w:szCs w:val="24"/>
              </w:rPr>
              <w:t>Contratação de empresa para fornecimento de materiais com o intuito de criar espaço interativo para crianças (espaço kid fixo e móvel) nas Unidades Regionais e Ponto de Atendimento do Sebrae em Rondônia, proporcionando um ambiente mais confortável para os clientes.</w:t>
            </w:r>
          </w:p>
        </w:tc>
      </w:tr>
    </w:tbl>
    <w:p w14:paraId="7333DB7B" w14:textId="77777777" w:rsidR="002D3966" w:rsidRPr="003200FD" w:rsidRDefault="002D3966" w:rsidP="000A6889">
      <w:pPr>
        <w:tabs>
          <w:tab w:val="left" w:pos="1418"/>
        </w:tabs>
        <w:spacing w:after="0" w:line="240" w:lineRule="auto"/>
        <w:ind w:firstLine="0"/>
        <w:rPr>
          <w:sz w:val="24"/>
          <w:szCs w:val="24"/>
        </w:rPr>
      </w:pPr>
    </w:p>
    <w:tbl>
      <w:tblPr>
        <w:tblStyle w:val="Tabelacomgrade"/>
        <w:tblW w:w="10206" w:type="dxa"/>
        <w:tblInd w:w="-431" w:type="dxa"/>
        <w:tblLook w:val="04A0" w:firstRow="1" w:lastRow="0" w:firstColumn="1" w:lastColumn="0" w:noHBand="0" w:noVBand="1"/>
      </w:tblPr>
      <w:tblGrid>
        <w:gridCol w:w="10206"/>
      </w:tblGrid>
      <w:tr w:rsidR="007C427C" w:rsidRPr="003200FD" w14:paraId="3B725508" w14:textId="77777777" w:rsidTr="00735B6D">
        <w:trPr>
          <w:trHeight w:val="7547"/>
        </w:trPr>
        <w:tc>
          <w:tcPr>
            <w:tcW w:w="10206" w:type="dxa"/>
          </w:tcPr>
          <w:p w14:paraId="1B619CE0" w14:textId="307A4C15" w:rsidR="007C427C" w:rsidRPr="003200FD" w:rsidRDefault="007C427C" w:rsidP="000A6889">
            <w:pPr>
              <w:pStyle w:val="PargrafodaLista"/>
              <w:numPr>
                <w:ilvl w:val="0"/>
                <w:numId w:val="6"/>
              </w:numPr>
              <w:tabs>
                <w:tab w:val="left" w:pos="320"/>
              </w:tabs>
              <w:spacing w:after="0" w:line="240" w:lineRule="auto"/>
              <w:ind w:left="0" w:firstLine="0"/>
              <w:rPr>
                <w:b/>
                <w:bCs/>
                <w:color w:val="auto"/>
                <w:sz w:val="24"/>
                <w:szCs w:val="24"/>
              </w:rPr>
            </w:pPr>
            <w:r w:rsidRPr="003200FD">
              <w:rPr>
                <w:b/>
                <w:bCs/>
                <w:color w:val="auto"/>
                <w:sz w:val="24"/>
                <w:szCs w:val="24"/>
              </w:rPr>
              <w:t>JUSTIFICATIVA DA NECESSIDADE DA CONTRATAÇÃO:</w:t>
            </w:r>
          </w:p>
          <w:p w14:paraId="3DB51CF7" w14:textId="77777777" w:rsidR="00513A40" w:rsidRPr="003200FD" w:rsidRDefault="00513A40" w:rsidP="000A6889">
            <w:pPr>
              <w:pStyle w:val="PargrafodaLista"/>
              <w:tabs>
                <w:tab w:val="left" w:pos="320"/>
              </w:tabs>
              <w:spacing w:after="0" w:line="240" w:lineRule="auto"/>
              <w:ind w:left="0" w:firstLine="0"/>
              <w:rPr>
                <w:color w:val="auto"/>
                <w:sz w:val="24"/>
                <w:szCs w:val="24"/>
              </w:rPr>
            </w:pPr>
            <w:r w:rsidRPr="003200FD">
              <w:rPr>
                <w:color w:val="auto"/>
                <w:sz w:val="24"/>
                <w:szCs w:val="24"/>
              </w:rPr>
              <w:t>O Sebrae em Rondônia busca criar um espaço kids fixo e móvel, além da instalação de um trocador de fraldas, visa proporcionar um ambiente acolhedor e seguro para as famílias que frequentam nossas instalações. O investimento nesses itens permitirá que os pais e responsáveis tenham maior conforto e tranquilidade ao participar de nossos eventos, capacitações e reuniões, sabendo que seus filhos estão em um espaço adequado. Além disso, o trocador de fraldas atenderá uma necessidade básica para as famílias com bebês, tornando o ambiente mais inclusivo.</w:t>
            </w:r>
          </w:p>
          <w:p w14:paraId="68251063" w14:textId="77777777" w:rsidR="00513A40" w:rsidRPr="003200FD" w:rsidRDefault="00513A40" w:rsidP="000A6889">
            <w:pPr>
              <w:pStyle w:val="PargrafodaLista"/>
              <w:tabs>
                <w:tab w:val="left" w:pos="320"/>
              </w:tabs>
              <w:spacing w:after="0" w:line="240" w:lineRule="auto"/>
              <w:ind w:left="0" w:firstLine="0"/>
              <w:rPr>
                <w:color w:val="auto"/>
                <w:sz w:val="24"/>
                <w:szCs w:val="24"/>
              </w:rPr>
            </w:pPr>
            <w:r w:rsidRPr="003200FD">
              <w:rPr>
                <w:color w:val="auto"/>
                <w:sz w:val="24"/>
                <w:szCs w:val="24"/>
              </w:rPr>
              <w:t>O espaço kids fixo será projetado para atender crianças de diversas idades, com brinquedos educativos e que estimulem o desenvolvimento infantil, promovendo momentos de lazer enquanto os pais estão envolvidos em outras atividades. Já a versão móvel do espaço permitirá que o serviço seja oferecido em eventos itinerantes e em locais onde não há um ambiente fixo disponível, ampliando o alcance das nossas ações e garantindo que famílias sejam sempre bem acolhidas, independentemente da localidade.</w:t>
            </w:r>
          </w:p>
          <w:p w14:paraId="70F28BF1" w14:textId="77777777" w:rsidR="00513A40" w:rsidRPr="003200FD" w:rsidRDefault="00513A40" w:rsidP="000A6889">
            <w:pPr>
              <w:pStyle w:val="PargrafodaLista"/>
              <w:tabs>
                <w:tab w:val="left" w:pos="320"/>
              </w:tabs>
              <w:spacing w:after="0" w:line="240" w:lineRule="auto"/>
              <w:ind w:left="22" w:firstLine="0"/>
              <w:rPr>
                <w:color w:val="auto"/>
                <w:sz w:val="24"/>
                <w:szCs w:val="24"/>
              </w:rPr>
            </w:pPr>
            <w:r w:rsidRPr="003200FD">
              <w:rPr>
                <w:color w:val="auto"/>
                <w:sz w:val="24"/>
                <w:szCs w:val="24"/>
              </w:rPr>
              <w:t>A implementação desses recursos está alinhada às melhores práticas de acolhimento e inclusão social, destacando nosso compromisso com o bem-estar de todos os públicos que atendemos. Além de reforçar a imagem institucional de cuidado com as famílias, o investimento nestes equipamentos demonstra responsabilidade social e promove um ambiente mais acessível e acolhedor para pessoas de todas as idades.</w:t>
            </w:r>
          </w:p>
          <w:p w14:paraId="104B7FCB" w14:textId="0E283D28" w:rsidR="007C427C" w:rsidRPr="003200FD" w:rsidRDefault="00513A40" w:rsidP="000A6889">
            <w:pPr>
              <w:pStyle w:val="PargrafodaLista"/>
              <w:tabs>
                <w:tab w:val="left" w:pos="320"/>
              </w:tabs>
              <w:spacing w:after="0" w:line="240" w:lineRule="auto"/>
              <w:ind w:left="0" w:firstLine="0"/>
              <w:rPr>
                <w:color w:val="auto"/>
                <w:sz w:val="24"/>
                <w:szCs w:val="24"/>
              </w:rPr>
            </w:pPr>
            <w:r w:rsidRPr="003200FD">
              <w:rPr>
                <w:color w:val="auto"/>
                <w:sz w:val="24"/>
                <w:szCs w:val="24"/>
              </w:rPr>
              <w:t>Além disso, a aquisição desses equipamentos pode contribuir diretamente para o aumento da participação das famílias em nossos eventos e atividades, visto que muitos pais podem se sentir desencorajados a comparecer por falta de um local adequado para os filhos. Oferecer um espaço infantil e um trocador de fraldas demonstra nossa atenção às necessidades desse público e promove um ambiente mais inclusivo, facilitando o acesso de todos às nossas iniciativas e fortalecendo nosso papel de agente facilitador e acolhedor dentro da comunidade.</w:t>
            </w:r>
          </w:p>
        </w:tc>
      </w:tr>
    </w:tbl>
    <w:p w14:paraId="5805A9CF" w14:textId="77777777" w:rsidR="002D3966" w:rsidRPr="003200FD" w:rsidRDefault="002D3966" w:rsidP="000A6889">
      <w:pPr>
        <w:pStyle w:val="PargrafodaLista"/>
        <w:tabs>
          <w:tab w:val="left" w:pos="320"/>
        </w:tabs>
        <w:spacing w:after="0" w:line="240" w:lineRule="auto"/>
        <w:ind w:left="0" w:firstLine="0"/>
        <w:rPr>
          <w:color w:val="auto"/>
          <w:sz w:val="24"/>
          <w:szCs w:val="24"/>
        </w:rPr>
      </w:pPr>
    </w:p>
    <w:tbl>
      <w:tblPr>
        <w:tblStyle w:val="Tabelacomgrade"/>
        <w:tblW w:w="10207" w:type="dxa"/>
        <w:tblInd w:w="-431" w:type="dxa"/>
        <w:tblLayout w:type="fixed"/>
        <w:tblLook w:val="04A0" w:firstRow="1" w:lastRow="0" w:firstColumn="1" w:lastColumn="0" w:noHBand="0" w:noVBand="1"/>
      </w:tblPr>
      <w:tblGrid>
        <w:gridCol w:w="10207"/>
      </w:tblGrid>
      <w:tr w:rsidR="00E35172" w:rsidRPr="003200FD" w14:paraId="0345784F" w14:textId="77777777" w:rsidTr="00A506F0">
        <w:trPr>
          <w:trHeight w:val="2041"/>
        </w:trPr>
        <w:tc>
          <w:tcPr>
            <w:tcW w:w="10207" w:type="dxa"/>
            <w:tcBorders>
              <w:bottom w:val="single" w:sz="4" w:space="0" w:color="auto"/>
            </w:tcBorders>
          </w:tcPr>
          <w:p w14:paraId="3CDAF985" w14:textId="77777777" w:rsidR="00A25F86" w:rsidRPr="003200FD" w:rsidRDefault="00B05DD3" w:rsidP="000A6889">
            <w:pPr>
              <w:pStyle w:val="PargrafodaLista"/>
              <w:numPr>
                <w:ilvl w:val="0"/>
                <w:numId w:val="6"/>
              </w:numPr>
              <w:tabs>
                <w:tab w:val="left" w:pos="320"/>
              </w:tabs>
              <w:spacing w:after="0" w:line="240" w:lineRule="auto"/>
              <w:ind w:left="464"/>
              <w:rPr>
                <w:b/>
                <w:bCs/>
                <w:sz w:val="24"/>
                <w:szCs w:val="24"/>
              </w:rPr>
            </w:pPr>
            <w:r w:rsidRPr="003200FD">
              <w:rPr>
                <w:b/>
                <w:bCs/>
                <w:sz w:val="24"/>
                <w:szCs w:val="24"/>
              </w:rPr>
              <w:lastRenderedPageBreak/>
              <w:t>DETALHAMENTO/ESPECIFICAÇÃO DO OBJETO</w:t>
            </w:r>
            <w:r w:rsidR="00AC59E0" w:rsidRPr="003200FD">
              <w:rPr>
                <w:b/>
                <w:bCs/>
                <w:sz w:val="24"/>
                <w:szCs w:val="24"/>
              </w:rPr>
              <w:t>:</w:t>
            </w:r>
          </w:p>
          <w:p w14:paraId="3F3CFBDC" w14:textId="77777777" w:rsidR="00D974B5" w:rsidRPr="003200FD" w:rsidRDefault="00D974B5" w:rsidP="000A6889">
            <w:pPr>
              <w:pStyle w:val="PargrafodaLista"/>
              <w:numPr>
                <w:ilvl w:val="1"/>
                <w:numId w:val="6"/>
              </w:numPr>
              <w:spacing w:after="0" w:line="240" w:lineRule="auto"/>
              <w:ind w:left="606"/>
              <w:jc w:val="left"/>
              <w:rPr>
                <w:b/>
                <w:bCs/>
                <w:color w:val="auto"/>
                <w:kern w:val="0"/>
                <w:sz w:val="24"/>
                <w:szCs w:val="24"/>
              </w:rPr>
            </w:pPr>
            <w:r w:rsidRPr="003200FD">
              <w:rPr>
                <w:sz w:val="24"/>
                <w:szCs w:val="24"/>
              </w:rPr>
              <w:t>Os produtos objeto dessa aquisição devem possuir as características e as quantidades conforme quadro a seguir:</w:t>
            </w:r>
          </w:p>
          <w:p w14:paraId="62A49321" w14:textId="77777777" w:rsidR="003A3DA8" w:rsidRDefault="003A3DA8" w:rsidP="000A6889">
            <w:pPr>
              <w:pStyle w:val="PargrafodaLista"/>
              <w:spacing w:after="0" w:line="240" w:lineRule="auto"/>
              <w:ind w:left="606" w:firstLine="0"/>
              <w:jc w:val="left"/>
              <w:rPr>
                <w:b/>
                <w:bCs/>
                <w:color w:val="auto"/>
                <w:kern w:val="0"/>
              </w:rPr>
            </w:pPr>
          </w:p>
          <w:tbl>
            <w:tblPr>
              <w:tblStyle w:val="Tabelacomgrade"/>
              <w:tblW w:w="0" w:type="auto"/>
              <w:tblLayout w:type="fixed"/>
              <w:tblLook w:val="04A0" w:firstRow="1" w:lastRow="0" w:firstColumn="1" w:lastColumn="0" w:noHBand="0" w:noVBand="1"/>
            </w:tblPr>
            <w:tblGrid>
              <w:gridCol w:w="734"/>
              <w:gridCol w:w="3827"/>
              <w:gridCol w:w="3260"/>
              <w:gridCol w:w="992"/>
              <w:gridCol w:w="993"/>
            </w:tblGrid>
            <w:tr w:rsidR="00D974B5" w:rsidRPr="003200FD" w14:paraId="7136EF4E" w14:textId="77777777" w:rsidTr="003A3DA8">
              <w:trPr>
                <w:trHeight w:val="292"/>
              </w:trPr>
              <w:tc>
                <w:tcPr>
                  <w:tcW w:w="9806" w:type="dxa"/>
                  <w:gridSpan w:val="5"/>
                  <w:tcBorders>
                    <w:top w:val="single" w:sz="4" w:space="0" w:color="auto"/>
                    <w:left w:val="single" w:sz="4" w:space="0" w:color="auto"/>
                    <w:bottom w:val="single" w:sz="4" w:space="0" w:color="auto"/>
                    <w:right w:val="single" w:sz="4" w:space="0" w:color="auto"/>
                  </w:tcBorders>
                  <w:vAlign w:val="center"/>
                  <w:hideMark/>
                </w:tcPr>
                <w:p w14:paraId="65CC7F27" w14:textId="77777777" w:rsidR="00D974B5" w:rsidRPr="003200FD" w:rsidRDefault="00D974B5" w:rsidP="000A6889">
                  <w:pPr>
                    <w:adjustRightInd w:val="0"/>
                    <w:spacing w:after="0" w:line="240" w:lineRule="auto"/>
                    <w:jc w:val="center"/>
                    <w:rPr>
                      <w:b/>
                      <w:bCs/>
                      <w:color w:val="auto"/>
                      <w:kern w:val="0"/>
                    </w:rPr>
                  </w:pPr>
                  <w:r w:rsidRPr="003200FD">
                    <w:rPr>
                      <w:b/>
                      <w:bCs/>
                    </w:rPr>
                    <w:t>LOTE 01</w:t>
                  </w:r>
                </w:p>
              </w:tc>
            </w:tr>
            <w:tr w:rsidR="00A506F0" w:rsidRPr="003200FD" w14:paraId="15155F3B" w14:textId="77777777" w:rsidTr="008506E0">
              <w:trPr>
                <w:trHeight w:val="287"/>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63877201" w14:textId="77777777" w:rsidR="00D974B5" w:rsidRPr="003200FD" w:rsidRDefault="00D974B5" w:rsidP="000A6889">
                  <w:pPr>
                    <w:tabs>
                      <w:tab w:val="center" w:pos="1646"/>
                      <w:tab w:val="right" w:pos="3293"/>
                    </w:tabs>
                    <w:adjustRightInd w:val="0"/>
                    <w:spacing w:after="0" w:line="240" w:lineRule="auto"/>
                    <w:ind w:firstLine="0"/>
                    <w:jc w:val="center"/>
                    <w:rPr>
                      <w:b/>
                      <w:bCs/>
                    </w:rPr>
                  </w:pPr>
                  <w:r w:rsidRPr="003200FD">
                    <w:rPr>
                      <w:b/>
                      <w:bCs/>
                    </w:rPr>
                    <w:t>Item</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E2D7524" w14:textId="77777777" w:rsidR="00D974B5" w:rsidRPr="003200FD" w:rsidRDefault="00D974B5" w:rsidP="000A6889">
                  <w:pPr>
                    <w:adjustRightInd w:val="0"/>
                    <w:spacing w:after="0" w:line="240" w:lineRule="auto"/>
                    <w:ind w:firstLine="0"/>
                    <w:jc w:val="center"/>
                    <w:rPr>
                      <w:b/>
                      <w:bCs/>
                    </w:rPr>
                  </w:pPr>
                  <w:r w:rsidRPr="003200FD">
                    <w:rPr>
                      <w:b/>
                      <w:bCs/>
                    </w:rPr>
                    <w:t>Descrição dos Materiais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0F3CBAF" w14:textId="77777777" w:rsidR="00D974B5" w:rsidRPr="003200FD" w:rsidRDefault="00D974B5" w:rsidP="000A6889">
                  <w:pPr>
                    <w:spacing w:after="0" w:line="240" w:lineRule="auto"/>
                    <w:ind w:firstLine="0"/>
                    <w:jc w:val="center"/>
                    <w:rPr>
                      <w:b/>
                    </w:rPr>
                  </w:pPr>
                  <w:r w:rsidRPr="003200FD">
                    <w:rPr>
                      <w:b/>
                    </w:rPr>
                    <w:t>Modelos</w:t>
                  </w:r>
                </w:p>
                <w:p w14:paraId="73D9B7BC" w14:textId="77777777" w:rsidR="00D974B5" w:rsidRPr="003200FD" w:rsidRDefault="00D974B5" w:rsidP="000A6889">
                  <w:pPr>
                    <w:spacing w:after="0" w:line="240" w:lineRule="auto"/>
                    <w:ind w:firstLine="0"/>
                    <w:jc w:val="center"/>
                    <w:rPr>
                      <w:b/>
                      <w:bCs/>
                    </w:rPr>
                  </w:pPr>
                  <w:r w:rsidRPr="003200FD">
                    <w:rPr>
                      <w:b/>
                    </w:rPr>
                    <w:t>(meramente para referência)</w:t>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26AAC39" w14:textId="77777777" w:rsidR="00D974B5" w:rsidRPr="003200FD" w:rsidRDefault="00D974B5" w:rsidP="000A6889">
                  <w:pPr>
                    <w:adjustRightInd w:val="0"/>
                    <w:spacing w:after="0" w:line="240" w:lineRule="auto"/>
                    <w:ind w:firstLine="0"/>
                    <w:jc w:val="center"/>
                    <w:rPr>
                      <w:b/>
                      <w:bCs/>
                    </w:rPr>
                  </w:pPr>
                  <w:r w:rsidRPr="003200FD">
                    <w:rPr>
                      <w:b/>
                      <w:bCs/>
                    </w:rPr>
                    <w:t>Quant.</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5DC32C" w14:textId="126658D8" w:rsidR="00D974B5" w:rsidRPr="003200FD" w:rsidRDefault="005F76CD" w:rsidP="000A6889">
                  <w:pPr>
                    <w:adjustRightInd w:val="0"/>
                    <w:spacing w:after="0" w:line="240" w:lineRule="auto"/>
                    <w:ind w:firstLine="28"/>
                    <w:jc w:val="center"/>
                    <w:rPr>
                      <w:b/>
                      <w:bCs/>
                    </w:rPr>
                  </w:pPr>
                  <w:r>
                    <w:rPr>
                      <w:b/>
                      <w:bCs/>
                    </w:rPr>
                    <w:t>1º</w:t>
                  </w:r>
                  <w:r w:rsidR="00D974B5" w:rsidRPr="003200FD">
                    <w:rPr>
                      <w:b/>
                      <w:bCs/>
                    </w:rPr>
                    <w:t xml:space="preserve"> pedido</w:t>
                  </w:r>
                </w:p>
              </w:tc>
            </w:tr>
            <w:tr w:rsidR="00A506F0" w:rsidRPr="003200FD" w14:paraId="267A8283" w14:textId="77777777" w:rsidTr="008506E0">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6FF328A8" w14:textId="77777777" w:rsidR="00D974B5" w:rsidRPr="003200FD" w:rsidRDefault="00D974B5" w:rsidP="000A6889">
                  <w:pPr>
                    <w:spacing w:after="0" w:line="240" w:lineRule="auto"/>
                    <w:jc w:val="center"/>
                  </w:pPr>
                </w:p>
                <w:p w14:paraId="5E6BA725" w14:textId="1F1EBC07" w:rsidR="00D974B5" w:rsidRPr="003200FD" w:rsidRDefault="00D974B5" w:rsidP="000A6889">
                  <w:pPr>
                    <w:spacing w:after="0" w:line="240" w:lineRule="auto"/>
                    <w:jc w:val="center"/>
                  </w:pPr>
                  <w:r w:rsidRPr="003200FD">
                    <w:t>0</w:t>
                  </w:r>
                  <w:r w:rsidR="007033F9" w:rsidRPr="003200FD">
                    <w:t>0</w:t>
                  </w:r>
                  <w:r w:rsidRPr="003200FD">
                    <w:t>1</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654C420D" w14:textId="56E8D90D" w:rsidR="008506E0" w:rsidRDefault="00D974B5" w:rsidP="000A6889">
                  <w:pPr>
                    <w:adjustRightInd w:val="0"/>
                    <w:spacing w:after="0" w:line="240" w:lineRule="auto"/>
                    <w:ind w:firstLine="0"/>
                    <w:rPr>
                      <w:bCs/>
                    </w:rPr>
                  </w:pPr>
                  <w:r w:rsidRPr="003200FD">
                    <w:rPr>
                      <w:bCs/>
                    </w:rPr>
                    <w:t>Trocador de Fraldas</w:t>
                  </w:r>
                </w:p>
                <w:p w14:paraId="356CF399" w14:textId="77777777" w:rsidR="008506E0" w:rsidRDefault="008506E0" w:rsidP="000A6889">
                  <w:pPr>
                    <w:adjustRightInd w:val="0"/>
                    <w:spacing w:after="0" w:line="240" w:lineRule="auto"/>
                    <w:ind w:firstLine="0"/>
                    <w:rPr>
                      <w:bCs/>
                    </w:rPr>
                  </w:pPr>
                </w:p>
                <w:p w14:paraId="73AC8D05" w14:textId="3D68B8C1" w:rsidR="008506E0" w:rsidRDefault="008506E0" w:rsidP="000A6889">
                  <w:pPr>
                    <w:adjustRightInd w:val="0"/>
                    <w:spacing w:after="0" w:line="240" w:lineRule="auto"/>
                    <w:ind w:firstLine="0"/>
                    <w:rPr>
                      <w:bCs/>
                    </w:rPr>
                  </w:pPr>
                  <w:r>
                    <w:rPr>
                      <w:bCs/>
                    </w:rPr>
                    <w:t xml:space="preserve">Material: </w:t>
                  </w:r>
                  <w:r w:rsidR="00D974B5" w:rsidRPr="003200FD">
                    <w:rPr>
                      <w:bCs/>
                    </w:rPr>
                    <w:t xml:space="preserve">polipropileno; </w:t>
                  </w:r>
                </w:p>
                <w:p w14:paraId="15E3244F" w14:textId="77777777" w:rsidR="008506E0" w:rsidRDefault="008506E0" w:rsidP="000A6889">
                  <w:pPr>
                    <w:adjustRightInd w:val="0"/>
                    <w:spacing w:after="0" w:line="240" w:lineRule="auto"/>
                    <w:ind w:firstLine="0"/>
                    <w:rPr>
                      <w:bCs/>
                    </w:rPr>
                  </w:pPr>
                </w:p>
                <w:p w14:paraId="0D6E56D3" w14:textId="390D690A" w:rsidR="008506E0" w:rsidRDefault="008506E0" w:rsidP="000A6889">
                  <w:pPr>
                    <w:adjustRightInd w:val="0"/>
                    <w:spacing w:after="0" w:line="240" w:lineRule="auto"/>
                    <w:ind w:firstLine="0"/>
                    <w:rPr>
                      <w:bCs/>
                    </w:rPr>
                  </w:pPr>
                  <w:r>
                    <w:rPr>
                      <w:bCs/>
                    </w:rPr>
                    <w:t>C</w:t>
                  </w:r>
                  <w:r w:rsidR="00D974B5" w:rsidRPr="003200FD">
                    <w:rPr>
                      <w:bCs/>
                    </w:rPr>
                    <w:t>apacidade</w:t>
                  </w:r>
                  <w:r>
                    <w:rPr>
                      <w:bCs/>
                    </w:rPr>
                    <w:t>:</w:t>
                  </w:r>
                  <w:r w:rsidR="00D974B5" w:rsidRPr="003200FD">
                    <w:rPr>
                      <w:bCs/>
                    </w:rPr>
                    <w:t xml:space="preserve"> de até 25 kg; </w:t>
                  </w:r>
                </w:p>
                <w:p w14:paraId="199D6D3F" w14:textId="77777777" w:rsidR="008506E0" w:rsidRDefault="008506E0" w:rsidP="000A6889">
                  <w:pPr>
                    <w:adjustRightInd w:val="0"/>
                    <w:spacing w:after="0" w:line="240" w:lineRule="auto"/>
                    <w:ind w:firstLine="0"/>
                    <w:rPr>
                      <w:bCs/>
                    </w:rPr>
                  </w:pPr>
                </w:p>
                <w:p w14:paraId="6F749061" w14:textId="48A5BF01" w:rsidR="008506E0" w:rsidRDefault="00D974B5" w:rsidP="000A6889">
                  <w:pPr>
                    <w:adjustRightInd w:val="0"/>
                    <w:spacing w:after="0" w:line="240" w:lineRule="auto"/>
                    <w:ind w:firstLine="0"/>
                    <w:rPr>
                      <w:bCs/>
                    </w:rPr>
                  </w:pPr>
                  <w:r w:rsidRPr="003200FD">
                    <w:rPr>
                      <w:bCs/>
                    </w:rPr>
                    <w:t xml:space="preserve">Dimensões: A= 56,5 cm L= 85,5 cm; </w:t>
                  </w:r>
                </w:p>
                <w:p w14:paraId="09E2460B" w14:textId="77777777" w:rsidR="008506E0" w:rsidRDefault="008506E0" w:rsidP="000A6889">
                  <w:pPr>
                    <w:adjustRightInd w:val="0"/>
                    <w:spacing w:after="0" w:line="240" w:lineRule="auto"/>
                    <w:ind w:firstLine="0"/>
                    <w:rPr>
                      <w:bCs/>
                    </w:rPr>
                  </w:pPr>
                </w:p>
                <w:p w14:paraId="3C205503" w14:textId="65D3D013" w:rsidR="008506E0" w:rsidRDefault="00D974B5" w:rsidP="000A6889">
                  <w:pPr>
                    <w:adjustRightInd w:val="0"/>
                    <w:spacing w:after="0" w:line="240" w:lineRule="auto"/>
                    <w:ind w:firstLine="0"/>
                    <w:rPr>
                      <w:bCs/>
                    </w:rPr>
                  </w:pPr>
                  <w:r w:rsidRPr="003200FD">
                    <w:rPr>
                      <w:bCs/>
                    </w:rPr>
                    <w:t xml:space="preserve">Projeção da Parede: Aberto 57 cm / Fechado 10,7cm; </w:t>
                  </w:r>
                </w:p>
                <w:p w14:paraId="64BC144C" w14:textId="77777777" w:rsidR="008506E0" w:rsidRDefault="008506E0" w:rsidP="000A6889">
                  <w:pPr>
                    <w:adjustRightInd w:val="0"/>
                    <w:spacing w:after="0" w:line="240" w:lineRule="auto"/>
                    <w:ind w:firstLine="0"/>
                    <w:rPr>
                      <w:bCs/>
                    </w:rPr>
                  </w:pPr>
                </w:p>
                <w:p w14:paraId="36A43AA1" w14:textId="77777777" w:rsidR="00D974B5" w:rsidRDefault="00D974B5" w:rsidP="000A6889">
                  <w:pPr>
                    <w:adjustRightInd w:val="0"/>
                    <w:spacing w:after="0" w:line="240" w:lineRule="auto"/>
                    <w:ind w:firstLine="0"/>
                    <w:rPr>
                      <w:bCs/>
                    </w:rPr>
                  </w:pPr>
                  <w:r w:rsidRPr="003200FD">
                    <w:rPr>
                      <w:bCs/>
                    </w:rPr>
                    <w:t>abertura e fechamento suave, com pistões a gás; compartimento para lenço descartável, cintos de segurança e ganchos para bolsas.</w:t>
                  </w:r>
                </w:p>
                <w:p w14:paraId="5EE97563" w14:textId="77777777" w:rsidR="00FC6EED" w:rsidRDefault="00FC6EED" w:rsidP="000A6889">
                  <w:pPr>
                    <w:adjustRightInd w:val="0"/>
                    <w:spacing w:after="0" w:line="240" w:lineRule="auto"/>
                    <w:ind w:firstLine="0"/>
                    <w:rPr>
                      <w:bCs/>
                    </w:rPr>
                  </w:pPr>
                </w:p>
                <w:p w14:paraId="62F828DB" w14:textId="7EEE24CB" w:rsidR="00FC6EED" w:rsidRPr="003200FD" w:rsidRDefault="00FC6EED" w:rsidP="000A6889">
                  <w:pPr>
                    <w:adjustRightInd w:val="0"/>
                    <w:spacing w:after="0" w:line="240" w:lineRule="auto"/>
                    <w:ind w:firstLine="0"/>
                    <w:rPr>
                      <w:bCs/>
                    </w:rPr>
                  </w:pPr>
                  <w:r>
                    <w:rPr>
                      <w:bCs/>
                    </w:rPr>
                    <w:t>Marca Proflux ou superior</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5444168" w14:textId="547DAE83" w:rsidR="00D974B5" w:rsidRPr="003200FD" w:rsidRDefault="00D974B5" w:rsidP="000A6889">
                  <w:pPr>
                    <w:adjustRightInd w:val="0"/>
                    <w:spacing w:after="0" w:line="240" w:lineRule="auto"/>
                    <w:jc w:val="center"/>
                    <w:rPr>
                      <w:bCs/>
                    </w:rPr>
                  </w:pPr>
                  <w:r w:rsidRPr="003200FD">
                    <w:rPr>
                      <w:noProof/>
                    </w:rPr>
                    <w:drawing>
                      <wp:anchor distT="0" distB="0" distL="114300" distR="114300" simplePos="0" relativeHeight="251646976" behindDoc="0" locked="0" layoutInCell="1" allowOverlap="1" wp14:anchorId="65CC32FA" wp14:editId="1D15565A">
                        <wp:simplePos x="0" y="0"/>
                        <wp:positionH relativeFrom="column">
                          <wp:posOffset>-24130</wp:posOffset>
                        </wp:positionH>
                        <wp:positionV relativeFrom="paragraph">
                          <wp:posOffset>96520</wp:posOffset>
                        </wp:positionV>
                        <wp:extent cx="1889760" cy="1423035"/>
                        <wp:effectExtent l="0" t="0" r="0" b="5715"/>
                        <wp:wrapSquare wrapText="bothSides"/>
                        <wp:docPr id="534365449"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89760" cy="14230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68E298C" w14:textId="77777777" w:rsidR="00D974B5" w:rsidRPr="003200FD" w:rsidRDefault="00D974B5" w:rsidP="000A6889">
                  <w:pPr>
                    <w:adjustRightInd w:val="0"/>
                    <w:spacing w:after="0" w:line="240" w:lineRule="auto"/>
                    <w:ind w:firstLine="29"/>
                    <w:jc w:val="center"/>
                    <w:rPr>
                      <w:bCs/>
                    </w:rPr>
                  </w:pPr>
                  <w:r w:rsidRPr="003200FD">
                    <w:rPr>
                      <w:bCs/>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C8F84" w14:textId="77777777" w:rsidR="00D974B5" w:rsidRPr="003200FD" w:rsidRDefault="00D974B5" w:rsidP="000A6889">
                  <w:pPr>
                    <w:adjustRightInd w:val="0"/>
                    <w:spacing w:after="0" w:line="240" w:lineRule="auto"/>
                    <w:ind w:firstLine="28"/>
                    <w:jc w:val="center"/>
                    <w:rPr>
                      <w:bCs/>
                    </w:rPr>
                  </w:pPr>
                  <w:r w:rsidRPr="003200FD">
                    <w:rPr>
                      <w:bCs/>
                    </w:rPr>
                    <w:t>05</w:t>
                  </w:r>
                </w:p>
              </w:tc>
            </w:tr>
          </w:tbl>
          <w:p w14:paraId="395E257F" w14:textId="77777777" w:rsidR="00AC59E0" w:rsidRPr="003200FD" w:rsidRDefault="00AC59E0" w:rsidP="000A6889">
            <w:pPr>
              <w:spacing w:after="0" w:line="240" w:lineRule="auto"/>
              <w:ind w:firstLine="0"/>
              <w:rPr>
                <w:b/>
                <w:bCs/>
                <w:sz w:val="24"/>
                <w:szCs w:val="24"/>
              </w:rPr>
            </w:pPr>
          </w:p>
          <w:tbl>
            <w:tblPr>
              <w:tblStyle w:val="Tabelacomgrade"/>
              <w:tblW w:w="9806" w:type="dxa"/>
              <w:tblLayout w:type="fixed"/>
              <w:tblLook w:val="04A0" w:firstRow="1" w:lastRow="0" w:firstColumn="1" w:lastColumn="0" w:noHBand="0" w:noVBand="1"/>
            </w:tblPr>
            <w:tblGrid>
              <w:gridCol w:w="734"/>
              <w:gridCol w:w="3827"/>
              <w:gridCol w:w="3260"/>
              <w:gridCol w:w="992"/>
              <w:gridCol w:w="993"/>
            </w:tblGrid>
            <w:tr w:rsidR="00482A38" w:rsidRPr="003200FD" w14:paraId="0631086F" w14:textId="77777777" w:rsidTr="00482A38">
              <w:trPr>
                <w:trHeight w:val="260"/>
              </w:trPr>
              <w:tc>
                <w:tcPr>
                  <w:tcW w:w="9806" w:type="dxa"/>
                  <w:gridSpan w:val="5"/>
                  <w:tcBorders>
                    <w:top w:val="single" w:sz="4" w:space="0" w:color="auto"/>
                    <w:left w:val="single" w:sz="4" w:space="0" w:color="auto"/>
                    <w:bottom w:val="single" w:sz="4" w:space="0" w:color="auto"/>
                    <w:right w:val="single" w:sz="4" w:space="0" w:color="auto"/>
                  </w:tcBorders>
                  <w:vAlign w:val="center"/>
                  <w:hideMark/>
                </w:tcPr>
                <w:p w14:paraId="2EBC3B05" w14:textId="30BC872F" w:rsidR="00482A38" w:rsidRPr="003200FD" w:rsidRDefault="00482A38" w:rsidP="000A6889">
                  <w:pPr>
                    <w:adjustRightInd w:val="0"/>
                    <w:spacing w:after="0" w:line="240" w:lineRule="auto"/>
                    <w:jc w:val="center"/>
                    <w:rPr>
                      <w:b/>
                      <w:bCs/>
                    </w:rPr>
                  </w:pPr>
                  <w:r w:rsidRPr="003200FD">
                    <w:rPr>
                      <w:b/>
                      <w:bCs/>
                    </w:rPr>
                    <w:t>LOTE 02</w:t>
                  </w:r>
                </w:p>
              </w:tc>
            </w:tr>
            <w:tr w:rsidR="00B42316" w:rsidRPr="003200FD" w14:paraId="5875944A" w14:textId="77777777" w:rsidTr="0014631E">
              <w:trPr>
                <w:trHeight w:val="287"/>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221D4718" w14:textId="77777777" w:rsidR="00D974B5" w:rsidRPr="003200FD" w:rsidRDefault="00D974B5" w:rsidP="000A6889">
                  <w:pPr>
                    <w:tabs>
                      <w:tab w:val="center" w:pos="1646"/>
                      <w:tab w:val="right" w:pos="3293"/>
                    </w:tabs>
                    <w:adjustRightInd w:val="0"/>
                    <w:spacing w:after="0" w:line="240" w:lineRule="auto"/>
                    <w:ind w:firstLine="0"/>
                    <w:jc w:val="center"/>
                    <w:rPr>
                      <w:b/>
                      <w:bCs/>
                    </w:rPr>
                  </w:pPr>
                  <w:r w:rsidRPr="003200FD">
                    <w:rPr>
                      <w:b/>
                      <w:bCs/>
                    </w:rPr>
                    <w:t>Item</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83D231B" w14:textId="77777777" w:rsidR="00D974B5" w:rsidRPr="003200FD" w:rsidRDefault="00D974B5" w:rsidP="000A6889">
                  <w:pPr>
                    <w:adjustRightInd w:val="0"/>
                    <w:spacing w:after="0" w:line="240" w:lineRule="auto"/>
                    <w:ind w:firstLine="0"/>
                    <w:jc w:val="center"/>
                    <w:rPr>
                      <w:b/>
                      <w:bCs/>
                    </w:rPr>
                  </w:pPr>
                  <w:r w:rsidRPr="003200FD">
                    <w:rPr>
                      <w:b/>
                      <w:bCs/>
                    </w:rPr>
                    <w:t>Descrição dos Materiais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78B646" w14:textId="77777777" w:rsidR="00D974B5" w:rsidRPr="003200FD" w:rsidRDefault="00D974B5" w:rsidP="000A6889">
                  <w:pPr>
                    <w:spacing w:after="0" w:line="240" w:lineRule="auto"/>
                    <w:ind w:firstLine="0"/>
                    <w:jc w:val="center"/>
                    <w:rPr>
                      <w:b/>
                    </w:rPr>
                  </w:pPr>
                  <w:r w:rsidRPr="003200FD">
                    <w:rPr>
                      <w:b/>
                    </w:rPr>
                    <w:t>Modelos</w:t>
                  </w:r>
                </w:p>
                <w:p w14:paraId="7DF571BE" w14:textId="77777777" w:rsidR="00D974B5" w:rsidRPr="003200FD" w:rsidRDefault="00D974B5" w:rsidP="000A6889">
                  <w:pPr>
                    <w:spacing w:after="0" w:line="240" w:lineRule="auto"/>
                    <w:ind w:firstLine="0"/>
                    <w:jc w:val="center"/>
                    <w:rPr>
                      <w:b/>
                      <w:bCs/>
                    </w:rPr>
                  </w:pPr>
                  <w:r w:rsidRPr="003200FD">
                    <w:rPr>
                      <w:b/>
                    </w:rPr>
                    <w:t>(meramente para referência)</w:t>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4C198FD1" w14:textId="77777777" w:rsidR="00D974B5" w:rsidRPr="003200FD" w:rsidRDefault="00D974B5" w:rsidP="000A6889">
                  <w:pPr>
                    <w:adjustRightInd w:val="0"/>
                    <w:spacing w:after="0" w:line="240" w:lineRule="auto"/>
                    <w:ind w:firstLine="0"/>
                    <w:jc w:val="center"/>
                    <w:rPr>
                      <w:b/>
                      <w:bCs/>
                    </w:rPr>
                  </w:pPr>
                  <w:r w:rsidRPr="003200FD">
                    <w:rPr>
                      <w:b/>
                      <w:bCs/>
                    </w:rPr>
                    <w:t>Quant.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BAF2044" w14:textId="693500BB" w:rsidR="00D974B5" w:rsidRPr="003200FD" w:rsidRDefault="0014631E" w:rsidP="000A6889">
                  <w:pPr>
                    <w:adjustRightInd w:val="0"/>
                    <w:spacing w:after="0" w:line="240" w:lineRule="auto"/>
                    <w:ind w:firstLine="0"/>
                    <w:jc w:val="center"/>
                    <w:rPr>
                      <w:b/>
                      <w:bCs/>
                    </w:rPr>
                  </w:pPr>
                  <w:r>
                    <w:rPr>
                      <w:b/>
                      <w:bCs/>
                    </w:rPr>
                    <w:t xml:space="preserve">1º </w:t>
                  </w:r>
                  <w:r w:rsidR="00D974B5" w:rsidRPr="003200FD">
                    <w:rPr>
                      <w:b/>
                      <w:bCs/>
                    </w:rPr>
                    <w:t>pedido</w:t>
                  </w:r>
                </w:p>
              </w:tc>
            </w:tr>
            <w:tr w:rsidR="00B42316" w:rsidRPr="003200FD" w14:paraId="2B9B6872" w14:textId="77777777" w:rsidTr="0014631E">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31C6AE94" w14:textId="77777777" w:rsidR="00D974B5" w:rsidRPr="003200FD" w:rsidRDefault="00D974B5" w:rsidP="000A6889">
                  <w:pPr>
                    <w:spacing w:after="0" w:line="240" w:lineRule="auto"/>
                    <w:jc w:val="center"/>
                  </w:pPr>
                </w:p>
                <w:p w14:paraId="2E24397C" w14:textId="5E08DC47" w:rsidR="00D974B5" w:rsidRPr="003200FD" w:rsidRDefault="00D974B5" w:rsidP="000A6889">
                  <w:pPr>
                    <w:spacing w:after="0" w:line="240" w:lineRule="auto"/>
                    <w:jc w:val="center"/>
                  </w:pPr>
                  <w:r w:rsidRPr="003200FD">
                    <w:t>0</w:t>
                  </w:r>
                  <w:r w:rsidR="00527400">
                    <w:t>0</w:t>
                  </w:r>
                  <w:r w:rsidRPr="003200FD">
                    <w:t>1</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3EBE1C18" w14:textId="77777777" w:rsidR="00D974B5" w:rsidRPr="003200FD" w:rsidRDefault="00D974B5" w:rsidP="000A6889">
                  <w:pPr>
                    <w:adjustRightInd w:val="0"/>
                    <w:spacing w:after="0" w:line="240" w:lineRule="auto"/>
                    <w:ind w:firstLine="0"/>
                    <w:rPr>
                      <w:bCs/>
                    </w:rPr>
                  </w:pPr>
                  <w:r w:rsidRPr="003200FD">
                    <w:rPr>
                      <w:bCs/>
                    </w:rPr>
                    <w:t>CAIXA KIDS MÓVEL (MDF) PARA GUARDAR</w:t>
                  </w:r>
                </w:p>
                <w:p w14:paraId="1E489A97" w14:textId="77777777" w:rsidR="00D974B5" w:rsidRPr="003200FD" w:rsidRDefault="00D974B5" w:rsidP="000A6889">
                  <w:pPr>
                    <w:adjustRightInd w:val="0"/>
                    <w:spacing w:after="0" w:line="240" w:lineRule="auto"/>
                    <w:ind w:firstLine="0"/>
                    <w:rPr>
                      <w:bCs/>
                    </w:rPr>
                  </w:pPr>
                  <w:r w:rsidRPr="003200FD">
                    <w:rPr>
                      <w:bCs/>
                    </w:rPr>
                    <w:t>BRINQUEDOS, COM SUPORTE PARA LIVROS E MESA DOBRÁVEL COM PORTA LÁPIS.</w:t>
                  </w:r>
                </w:p>
                <w:p w14:paraId="625F4C79" w14:textId="77777777" w:rsidR="00D974B5" w:rsidRPr="003200FD" w:rsidRDefault="00D974B5" w:rsidP="000A6889">
                  <w:pPr>
                    <w:adjustRightInd w:val="0"/>
                    <w:spacing w:after="0" w:line="240" w:lineRule="auto"/>
                    <w:ind w:firstLine="0"/>
                    <w:rPr>
                      <w:bCs/>
                    </w:rPr>
                  </w:pPr>
                </w:p>
                <w:p w14:paraId="7D05B1F1" w14:textId="77777777" w:rsidR="00D974B5" w:rsidRPr="003200FD" w:rsidRDefault="00D974B5" w:rsidP="000A6889">
                  <w:pPr>
                    <w:adjustRightInd w:val="0"/>
                    <w:spacing w:after="0" w:line="240" w:lineRule="auto"/>
                    <w:ind w:firstLine="0"/>
                    <w:rPr>
                      <w:bCs/>
                    </w:rPr>
                  </w:pPr>
                  <w:r w:rsidRPr="003200FD">
                    <w:rPr>
                      <w:bCs/>
                    </w:rPr>
                    <w:t>Descrição no Anexo I</w:t>
                  </w:r>
                </w:p>
                <w:p w14:paraId="5E8871A5" w14:textId="77777777" w:rsidR="00D974B5" w:rsidRPr="003200FD" w:rsidRDefault="00D974B5" w:rsidP="000A6889">
                  <w:pPr>
                    <w:adjustRightInd w:val="0"/>
                    <w:spacing w:after="0" w:line="240" w:lineRule="auto"/>
                    <w:ind w:firstLine="0"/>
                    <w:rPr>
                      <w:bCs/>
                    </w:rPr>
                  </w:pPr>
                </w:p>
                <w:p w14:paraId="337CB3F7" w14:textId="77777777" w:rsidR="00D974B5" w:rsidRPr="003200FD" w:rsidRDefault="00D974B5" w:rsidP="000A6889">
                  <w:pPr>
                    <w:adjustRightInd w:val="0"/>
                    <w:spacing w:after="0" w:line="240" w:lineRule="auto"/>
                    <w:ind w:firstLine="0"/>
                    <w:rPr>
                      <w:bCs/>
                    </w:rPr>
                  </w:pPr>
                  <w:r w:rsidRPr="003200FD">
                    <w:rPr>
                      <w:bCs/>
                    </w:rPr>
                    <w:t>Cor semelhante ou próxima a pinus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0C938" w14:textId="0B4904F2" w:rsidR="00D974B5" w:rsidRPr="003200FD" w:rsidRDefault="00D974B5" w:rsidP="000A6889">
                  <w:pPr>
                    <w:adjustRightInd w:val="0"/>
                    <w:spacing w:after="0" w:line="240" w:lineRule="auto"/>
                    <w:jc w:val="center"/>
                    <w:rPr>
                      <w:bCs/>
                    </w:rPr>
                  </w:pPr>
                  <w:r w:rsidRPr="003200FD">
                    <w:rPr>
                      <w:noProof/>
                    </w:rPr>
                    <w:drawing>
                      <wp:anchor distT="0" distB="0" distL="114300" distR="114300" simplePos="0" relativeHeight="251648000" behindDoc="1" locked="0" layoutInCell="1" allowOverlap="1" wp14:anchorId="07E969B2" wp14:editId="69703156">
                        <wp:simplePos x="0" y="0"/>
                        <wp:positionH relativeFrom="column">
                          <wp:posOffset>176530</wp:posOffset>
                        </wp:positionH>
                        <wp:positionV relativeFrom="paragraph">
                          <wp:posOffset>-34290</wp:posOffset>
                        </wp:positionV>
                        <wp:extent cx="1590040" cy="1391285"/>
                        <wp:effectExtent l="0" t="0" r="0" b="0"/>
                        <wp:wrapTight wrapText="bothSides">
                          <wp:wrapPolygon edited="0">
                            <wp:start x="0" y="0"/>
                            <wp:lineTo x="0" y="21294"/>
                            <wp:lineTo x="21220" y="21294"/>
                            <wp:lineTo x="21220" y="0"/>
                            <wp:lineTo x="0" y="0"/>
                          </wp:wrapPolygon>
                        </wp:wrapTight>
                        <wp:docPr id="1557461042"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90040" cy="13912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690455EA" w14:textId="77777777" w:rsidR="00D974B5" w:rsidRPr="003200FD" w:rsidRDefault="00D974B5" w:rsidP="000A6889">
                  <w:pPr>
                    <w:adjustRightInd w:val="0"/>
                    <w:spacing w:after="0" w:line="240" w:lineRule="auto"/>
                    <w:ind w:firstLine="0"/>
                    <w:jc w:val="center"/>
                    <w:rPr>
                      <w:bCs/>
                    </w:rPr>
                  </w:pPr>
                  <w:r w:rsidRPr="003200FD">
                    <w:rPr>
                      <w:bCs/>
                    </w:rPr>
                    <w:t>09</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60D36A" w14:textId="77777777" w:rsidR="00D974B5" w:rsidRPr="003200FD" w:rsidRDefault="00D974B5" w:rsidP="000A6889">
                  <w:pPr>
                    <w:adjustRightInd w:val="0"/>
                    <w:spacing w:after="0" w:line="240" w:lineRule="auto"/>
                    <w:ind w:firstLine="0"/>
                    <w:jc w:val="center"/>
                    <w:rPr>
                      <w:bCs/>
                    </w:rPr>
                  </w:pPr>
                  <w:r w:rsidRPr="003200FD">
                    <w:rPr>
                      <w:bCs/>
                    </w:rPr>
                    <w:t>09</w:t>
                  </w:r>
                </w:p>
              </w:tc>
            </w:tr>
          </w:tbl>
          <w:p w14:paraId="0272BA83" w14:textId="77777777" w:rsidR="00D974B5" w:rsidRPr="003200FD" w:rsidRDefault="00D974B5" w:rsidP="000A6889">
            <w:pPr>
              <w:spacing w:after="0" w:line="240" w:lineRule="auto"/>
              <w:ind w:firstLine="0"/>
              <w:rPr>
                <w:b/>
                <w:bCs/>
                <w:sz w:val="24"/>
                <w:szCs w:val="24"/>
              </w:rPr>
            </w:pPr>
          </w:p>
          <w:tbl>
            <w:tblPr>
              <w:tblStyle w:val="Tabelacomgrade"/>
              <w:tblW w:w="9806" w:type="dxa"/>
              <w:tblLayout w:type="fixed"/>
              <w:tblLook w:val="04A0" w:firstRow="1" w:lastRow="0" w:firstColumn="1" w:lastColumn="0" w:noHBand="0" w:noVBand="1"/>
            </w:tblPr>
            <w:tblGrid>
              <w:gridCol w:w="734"/>
              <w:gridCol w:w="3827"/>
              <w:gridCol w:w="3260"/>
              <w:gridCol w:w="992"/>
              <w:gridCol w:w="993"/>
            </w:tblGrid>
            <w:tr w:rsidR="00C51E36" w:rsidRPr="003200FD" w14:paraId="1E0A9C30" w14:textId="77777777" w:rsidTr="00527400">
              <w:trPr>
                <w:trHeight w:val="260"/>
              </w:trPr>
              <w:tc>
                <w:tcPr>
                  <w:tcW w:w="9806" w:type="dxa"/>
                  <w:gridSpan w:val="5"/>
                  <w:tcBorders>
                    <w:top w:val="single" w:sz="4" w:space="0" w:color="auto"/>
                    <w:left w:val="single" w:sz="4" w:space="0" w:color="auto"/>
                    <w:bottom w:val="single" w:sz="4" w:space="0" w:color="auto"/>
                    <w:right w:val="single" w:sz="4" w:space="0" w:color="auto"/>
                  </w:tcBorders>
                  <w:vAlign w:val="center"/>
                  <w:hideMark/>
                </w:tcPr>
                <w:p w14:paraId="3AC1208D" w14:textId="77777777" w:rsidR="00C51E36" w:rsidRPr="003200FD" w:rsidRDefault="00C51E36" w:rsidP="000A6889">
                  <w:pPr>
                    <w:adjustRightInd w:val="0"/>
                    <w:spacing w:after="0" w:line="240" w:lineRule="auto"/>
                    <w:jc w:val="center"/>
                    <w:rPr>
                      <w:b/>
                      <w:bCs/>
                      <w:color w:val="auto"/>
                      <w:kern w:val="0"/>
                    </w:rPr>
                  </w:pPr>
                  <w:r w:rsidRPr="003200FD">
                    <w:rPr>
                      <w:b/>
                      <w:bCs/>
                    </w:rPr>
                    <w:t>LOTE 03</w:t>
                  </w:r>
                </w:p>
              </w:tc>
            </w:tr>
            <w:tr w:rsidR="000A6889" w:rsidRPr="003200FD" w14:paraId="7120CB58" w14:textId="77777777" w:rsidTr="00193807">
              <w:trPr>
                <w:trHeight w:val="287"/>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816A48C" w14:textId="77777777" w:rsidR="00C51E36" w:rsidRPr="003200FD" w:rsidRDefault="00C51E36" w:rsidP="005F76CD">
                  <w:pPr>
                    <w:tabs>
                      <w:tab w:val="center" w:pos="1646"/>
                      <w:tab w:val="right" w:pos="3293"/>
                    </w:tabs>
                    <w:adjustRightInd w:val="0"/>
                    <w:spacing w:after="0" w:line="240" w:lineRule="auto"/>
                    <w:ind w:firstLine="0"/>
                    <w:jc w:val="center"/>
                    <w:rPr>
                      <w:b/>
                      <w:bCs/>
                    </w:rPr>
                  </w:pPr>
                  <w:r w:rsidRPr="003200FD">
                    <w:rPr>
                      <w:b/>
                      <w:bCs/>
                    </w:rPr>
                    <w:t>Item</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37B350CC" w14:textId="77777777" w:rsidR="00C51E36" w:rsidRPr="003200FD" w:rsidRDefault="00C51E36" w:rsidP="000A6889">
                  <w:pPr>
                    <w:adjustRightInd w:val="0"/>
                    <w:spacing w:after="0" w:line="240" w:lineRule="auto"/>
                    <w:jc w:val="center"/>
                    <w:rPr>
                      <w:b/>
                      <w:bCs/>
                    </w:rPr>
                  </w:pPr>
                  <w:r w:rsidRPr="003200FD">
                    <w:rPr>
                      <w:b/>
                      <w:bCs/>
                    </w:rPr>
                    <w:t>Descrição dos Materiais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2F75F4" w14:textId="77777777" w:rsidR="00C51E36" w:rsidRPr="003200FD" w:rsidRDefault="00C51E36" w:rsidP="000A6889">
                  <w:pPr>
                    <w:spacing w:after="0" w:line="240" w:lineRule="auto"/>
                    <w:ind w:firstLine="0"/>
                    <w:jc w:val="center"/>
                    <w:rPr>
                      <w:b/>
                    </w:rPr>
                  </w:pPr>
                  <w:r w:rsidRPr="003200FD">
                    <w:rPr>
                      <w:b/>
                    </w:rPr>
                    <w:t>Modelos</w:t>
                  </w:r>
                </w:p>
                <w:p w14:paraId="38CCF54C" w14:textId="77777777" w:rsidR="00C51E36" w:rsidRPr="003200FD" w:rsidRDefault="00C51E36" w:rsidP="000A6889">
                  <w:pPr>
                    <w:spacing w:after="0" w:line="240" w:lineRule="auto"/>
                    <w:ind w:firstLine="0"/>
                    <w:jc w:val="center"/>
                    <w:rPr>
                      <w:b/>
                      <w:bCs/>
                    </w:rPr>
                  </w:pPr>
                  <w:r w:rsidRPr="003200FD">
                    <w:rPr>
                      <w:b/>
                    </w:rPr>
                    <w:t>(meramente para referência)</w:t>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29EB2E91" w14:textId="77777777" w:rsidR="00C51E36" w:rsidRPr="003200FD" w:rsidRDefault="00C51E36" w:rsidP="000A6889">
                  <w:pPr>
                    <w:adjustRightInd w:val="0"/>
                    <w:spacing w:after="0" w:line="240" w:lineRule="auto"/>
                    <w:ind w:firstLine="0"/>
                    <w:jc w:val="center"/>
                    <w:rPr>
                      <w:b/>
                      <w:bCs/>
                    </w:rPr>
                  </w:pPr>
                  <w:r w:rsidRPr="003200FD">
                    <w:rPr>
                      <w:b/>
                      <w:bCs/>
                    </w:rPr>
                    <w:t>Quant.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662EDE" w14:textId="55FBD9CA" w:rsidR="00C51E36" w:rsidRPr="003200FD" w:rsidRDefault="0014631E" w:rsidP="000A6889">
                  <w:pPr>
                    <w:adjustRightInd w:val="0"/>
                    <w:spacing w:after="0" w:line="240" w:lineRule="auto"/>
                    <w:ind w:firstLine="0"/>
                    <w:jc w:val="center"/>
                    <w:rPr>
                      <w:b/>
                      <w:bCs/>
                    </w:rPr>
                  </w:pPr>
                  <w:r>
                    <w:rPr>
                      <w:b/>
                      <w:bCs/>
                    </w:rPr>
                    <w:t xml:space="preserve">1º </w:t>
                  </w:r>
                  <w:r w:rsidR="00C51E36" w:rsidRPr="003200FD">
                    <w:rPr>
                      <w:b/>
                      <w:bCs/>
                    </w:rPr>
                    <w:t>pedido</w:t>
                  </w:r>
                </w:p>
              </w:tc>
            </w:tr>
            <w:tr w:rsidR="000A6889" w:rsidRPr="003200FD" w14:paraId="7CACFCC3" w14:textId="77777777" w:rsidTr="002D3966">
              <w:trPr>
                <w:trHeight w:val="917"/>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1225E0DD" w14:textId="77777777" w:rsidR="00C51E36" w:rsidRPr="003200FD" w:rsidRDefault="00C51E36" w:rsidP="000A6889">
                  <w:pPr>
                    <w:spacing w:after="0" w:line="240" w:lineRule="auto"/>
                    <w:jc w:val="center"/>
                  </w:pPr>
                </w:p>
                <w:p w14:paraId="5230355B" w14:textId="14F78B47" w:rsidR="00C51E36" w:rsidRPr="003200FD" w:rsidRDefault="00C51E36" w:rsidP="000A6889">
                  <w:pPr>
                    <w:spacing w:after="0" w:line="240" w:lineRule="auto"/>
                    <w:jc w:val="center"/>
                  </w:pPr>
                  <w:r w:rsidRPr="003200FD">
                    <w:t>0</w:t>
                  </w:r>
                  <w:r w:rsidR="00527400">
                    <w:t>0</w:t>
                  </w:r>
                  <w:r w:rsidRPr="003200FD">
                    <w:t>1</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1E7BD14E" w14:textId="5E1314C2" w:rsidR="00C51E36" w:rsidRPr="003200FD" w:rsidRDefault="00C51E36" w:rsidP="000A6889">
                  <w:pPr>
                    <w:adjustRightInd w:val="0"/>
                    <w:spacing w:after="0" w:line="240" w:lineRule="auto"/>
                    <w:ind w:firstLine="0"/>
                    <w:rPr>
                      <w:bCs/>
                    </w:rPr>
                  </w:pPr>
                  <w:r w:rsidRPr="003200FD">
                    <w:rPr>
                      <w:bCs/>
                    </w:rPr>
                    <w:t>Mesa de atividades redonda com furo e porta-lápis no centro e duas cadeirinhas</w:t>
                  </w:r>
                  <w:r w:rsidR="0014631E">
                    <w:rPr>
                      <w:bCs/>
                    </w:rPr>
                    <w:t xml:space="preserve"> com encosto</w:t>
                  </w:r>
                  <w:r w:rsidRPr="003200FD">
                    <w:rPr>
                      <w:bCs/>
                    </w:rPr>
                    <w:t xml:space="preserve">, feitos em MDF laminado. </w:t>
                  </w:r>
                </w:p>
                <w:p w14:paraId="0F1970BC" w14:textId="77777777" w:rsidR="00C51E36" w:rsidRPr="003200FD" w:rsidRDefault="00C51E36" w:rsidP="000A6889">
                  <w:pPr>
                    <w:adjustRightInd w:val="0"/>
                    <w:spacing w:after="0" w:line="240" w:lineRule="auto"/>
                    <w:ind w:firstLine="0"/>
                    <w:rPr>
                      <w:bCs/>
                    </w:rPr>
                  </w:pPr>
                </w:p>
                <w:p w14:paraId="5E069624" w14:textId="77777777" w:rsidR="00C51E36" w:rsidRPr="003200FD" w:rsidRDefault="00C51E36" w:rsidP="000A6889">
                  <w:pPr>
                    <w:adjustRightInd w:val="0"/>
                    <w:spacing w:after="0" w:line="240" w:lineRule="auto"/>
                    <w:ind w:firstLine="0"/>
                    <w:rPr>
                      <w:bCs/>
                    </w:rPr>
                  </w:pPr>
                  <w:r w:rsidRPr="003200FD">
                    <w:rPr>
                      <w:bCs/>
                    </w:rPr>
                    <w:t>Medidas Mesa: 70 cm de diâmetro x 49 cm de altura</w:t>
                  </w:r>
                </w:p>
                <w:p w14:paraId="3DBAC59C" w14:textId="77777777" w:rsidR="00C51E36" w:rsidRPr="003200FD" w:rsidRDefault="00C51E36" w:rsidP="000A6889">
                  <w:pPr>
                    <w:adjustRightInd w:val="0"/>
                    <w:spacing w:after="0" w:line="240" w:lineRule="auto"/>
                    <w:ind w:firstLine="0"/>
                    <w:rPr>
                      <w:bCs/>
                    </w:rPr>
                  </w:pPr>
                  <w:r w:rsidRPr="003200FD">
                    <w:rPr>
                      <w:bCs/>
                    </w:rPr>
                    <w:t>Medidas Cadeira: 27 cm de diâmetro x 52,5 cm de altura total (assento: 29 cm de altura) (suporte 50 kg)</w:t>
                  </w:r>
                </w:p>
                <w:p w14:paraId="413BC60B" w14:textId="77777777" w:rsidR="00C51E36" w:rsidRPr="003200FD" w:rsidRDefault="00C51E36" w:rsidP="000A6889">
                  <w:pPr>
                    <w:adjustRightInd w:val="0"/>
                    <w:spacing w:after="0" w:line="240" w:lineRule="auto"/>
                    <w:ind w:firstLine="0"/>
                    <w:rPr>
                      <w:bCs/>
                    </w:rPr>
                  </w:pPr>
                  <w:r w:rsidRPr="003200FD">
                    <w:rPr>
                      <w:bCs/>
                    </w:rPr>
                    <w:t xml:space="preserve"> </w:t>
                  </w:r>
                </w:p>
                <w:p w14:paraId="2D295BB4" w14:textId="77777777" w:rsidR="00C51E36" w:rsidRPr="003200FD" w:rsidRDefault="00C51E36" w:rsidP="000A6889">
                  <w:pPr>
                    <w:adjustRightInd w:val="0"/>
                    <w:spacing w:after="0" w:line="240" w:lineRule="auto"/>
                    <w:ind w:firstLine="0"/>
                    <w:rPr>
                      <w:bCs/>
                    </w:rPr>
                  </w:pPr>
                  <w:r w:rsidRPr="003200FD">
                    <w:rPr>
                      <w:bCs/>
                    </w:rPr>
                    <w:t>Material: MDF laminado e pés em cedrinho.</w:t>
                  </w:r>
                </w:p>
                <w:p w14:paraId="26AFDBB6" w14:textId="77777777" w:rsidR="00C51E36" w:rsidRPr="003200FD" w:rsidRDefault="00C51E36" w:rsidP="000A6889">
                  <w:pPr>
                    <w:adjustRightInd w:val="0"/>
                    <w:spacing w:after="0" w:line="240" w:lineRule="auto"/>
                    <w:ind w:firstLine="0"/>
                    <w:rPr>
                      <w:bCs/>
                    </w:rPr>
                  </w:pPr>
                  <w:r w:rsidRPr="003200FD">
                    <w:rPr>
                      <w:bCs/>
                    </w:rPr>
                    <w:t>Cor a definir, opções de tons pastéis.</w:t>
                  </w:r>
                </w:p>
              </w:tc>
              <w:tc>
                <w:tcPr>
                  <w:tcW w:w="3260" w:type="dxa"/>
                  <w:tcBorders>
                    <w:top w:val="single" w:sz="4" w:space="0" w:color="auto"/>
                    <w:left w:val="single" w:sz="4" w:space="0" w:color="auto"/>
                    <w:bottom w:val="single" w:sz="4" w:space="0" w:color="auto"/>
                    <w:right w:val="single" w:sz="4" w:space="0" w:color="auto"/>
                  </w:tcBorders>
                  <w:vAlign w:val="center"/>
                </w:tcPr>
                <w:p w14:paraId="438CAE5B" w14:textId="1120C470" w:rsidR="00C51E36" w:rsidRPr="003200FD" w:rsidRDefault="00413B45" w:rsidP="000A6889">
                  <w:pPr>
                    <w:adjustRightInd w:val="0"/>
                    <w:spacing w:after="0" w:line="240" w:lineRule="auto"/>
                    <w:jc w:val="center"/>
                    <w:rPr>
                      <w:bCs/>
                    </w:rPr>
                  </w:pPr>
                  <w:r w:rsidRPr="003200FD">
                    <w:rPr>
                      <w:noProof/>
                    </w:rPr>
                    <w:drawing>
                      <wp:anchor distT="0" distB="0" distL="114300" distR="114300" simplePos="0" relativeHeight="251649024" behindDoc="1" locked="0" layoutInCell="1" allowOverlap="1" wp14:anchorId="173F761F" wp14:editId="399032E0">
                        <wp:simplePos x="0" y="0"/>
                        <wp:positionH relativeFrom="column">
                          <wp:posOffset>96520</wp:posOffset>
                        </wp:positionH>
                        <wp:positionV relativeFrom="paragraph">
                          <wp:posOffset>-1471295</wp:posOffset>
                        </wp:positionV>
                        <wp:extent cx="1804670" cy="1543050"/>
                        <wp:effectExtent l="0" t="0" r="5080" b="0"/>
                        <wp:wrapTight wrapText="bothSides">
                          <wp:wrapPolygon edited="0">
                            <wp:start x="0" y="0"/>
                            <wp:lineTo x="0" y="21333"/>
                            <wp:lineTo x="21433" y="21333"/>
                            <wp:lineTo x="21433" y="0"/>
                            <wp:lineTo x="0" y="0"/>
                          </wp:wrapPolygon>
                        </wp:wrapTight>
                        <wp:docPr id="170813041"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4670" cy="1543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09BFB7" w14:textId="324EB920" w:rsidR="00C51E36" w:rsidRPr="003200FD" w:rsidRDefault="00C51E36" w:rsidP="000A6889">
                  <w:pPr>
                    <w:adjustRightInd w:val="0"/>
                    <w:spacing w:after="0" w:line="240" w:lineRule="auto"/>
                    <w:jc w:val="center"/>
                    <w:rPr>
                      <w:bCs/>
                    </w:rPr>
                  </w:pP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C0C7D1D" w14:textId="77777777" w:rsidR="00C51E36" w:rsidRPr="003200FD" w:rsidRDefault="00C51E36" w:rsidP="000A6889">
                  <w:pPr>
                    <w:adjustRightInd w:val="0"/>
                    <w:spacing w:after="0" w:line="240" w:lineRule="auto"/>
                    <w:ind w:firstLine="0"/>
                    <w:jc w:val="center"/>
                    <w:rPr>
                      <w:bCs/>
                    </w:rPr>
                  </w:pPr>
                  <w:r w:rsidRPr="003200FD">
                    <w:rPr>
                      <w:bCs/>
                    </w:rPr>
                    <w:t>08</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288CC4" w14:textId="77777777" w:rsidR="00C51E36" w:rsidRPr="003200FD" w:rsidRDefault="00C51E36" w:rsidP="000A6889">
                  <w:pPr>
                    <w:adjustRightInd w:val="0"/>
                    <w:spacing w:after="0" w:line="240" w:lineRule="auto"/>
                    <w:ind w:firstLine="0"/>
                    <w:jc w:val="center"/>
                    <w:rPr>
                      <w:bCs/>
                    </w:rPr>
                  </w:pPr>
                  <w:r w:rsidRPr="003200FD">
                    <w:rPr>
                      <w:bCs/>
                    </w:rPr>
                    <w:t>04</w:t>
                  </w:r>
                </w:p>
              </w:tc>
            </w:tr>
            <w:tr w:rsidR="000A6889" w:rsidRPr="003200FD" w14:paraId="5EEE11A1" w14:textId="77777777" w:rsidTr="00193807">
              <w:trPr>
                <w:trHeight w:val="13"/>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1369C293" w14:textId="77777777" w:rsidR="00C51E36" w:rsidRPr="003200FD" w:rsidRDefault="00C51E36" w:rsidP="000A6889">
                  <w:pPr>
                    <w:spacing w:after="0" w:line="240" w:lineRule="auto"/>
                    <w:jc w:val="center"/>
                  </w:pPr>
                </w:p>
                <w:p w14:paraId="5B5A2D16" w14:textId="771B7384" w:rsidR="00C51E36" w:rsidRPr="003200FD" w:rsidRDefault="00C51E36" w:rsidP="000A6889">
                  <w:pPr>
                    <w:spacing w:after="0" w:line="240" w:lineRule="auto"/>
                    <w:jc w:val="center"/>
                  </w:pPr>
                  <w:r w:rsidRPr="003200FD">
                    <w:t>0</w:t>
                  </w:r>
                  <w:r w:rsidR="000E0204">
                    <w:t>0</w:t>
                  </w:r>
                  <w:r w:rsidRPr="003200FD">
                    <w:t>2</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2D807ADD" w14:textId="77777777" w:rsidR="00C51E36" w:rsidRPr="003200FD" w:rsidRDefault="00C51E36" w:rsidP="000A6889">
                  <w:pPr>
                    <w:adjustRightInd w:val="0"/>
                    <w:spacing w:after="0" w:line="240" w:lineRule="auto"/>
                    <w:ind w:firstLine="0"/>
                    <w:rPr>
                      <w:bCs/>
                    </w:rPr>
                  </w:pPr>
                  <w:r w:rsidRPr="003200FD">
                    <w:rPr>
                      <w:bCs/>
                    </w:rPr>
                    <w:t>Rack Para Livros Infantil, Mini Standbook Montessoriano.</w:t>
                  </w:r>
                </w:p>
                <w:p w14:paraId="34F629E8" w14:textId="77777777" w:rsidR="00C51E36" w:rsidRPr="003200FD" w:rsidRDefault="00C51E36" w:rsidP="000A6889">
                  <w:pPr>
                    <w:adjustRightInd w:val="0"/>
                    <w:spacing w:after="0" w:line="240" w:lineRule="auto"/>
                    <w:ind w:firstLine="0"/>
                    <w:rPr>
                      <w:bCs/>
                    </w:rPr>
                  </w:pPr>
                </w:p>
                <w:p w14:paraId="62B276E8" w14:textId="77777777" w:rsidR="00C51E36" w:rsidRPr="003200FD" w:rsidRDefault="00C51E36" w:rsidP="000A6889">
                  <w:pPr>
                    <w:adjustRightInd w:val="0"/>
                    <w:spacing w:after="0" w:line="240" w:lineRule="auto"/>
                    <w:ind w:firstLine="0"/>
                    <w:rPr>
                      <w:bCs/>
                    </w:rPr>
                  </w:pPr>
                  <w:r w:rsidRPr="003200FD">
                    <w:rPr>
                      <w:bCs/>
                    </w:rPr>
                    <w:t>4 bolsos</w:t>
                  </w:r>
                </w:p>
                <w:p w14:paraId="73888303" w14:textId="77777777" w:rsidR="00C51E36" w:rsidRPr="003200FD" w:rsidRDefault="00C51E36" w:rsidP="000A6889">
                  <w:pPr>
                    <w:adjustRightInd w:val="0"/>
                    <w:spacing w:after="0" w:line="240" w:lineRule="auto"/>
                    <w:ind w:firstLine="0"/>
                    <w:rPr>
                      <w:bCs/>
                    </w:rPr>
                  </w:pPr>
                  <w:r w:rsidRPr="003200FD">
                    <w:rPr>
                      <w:bCs/>
                    </w:rPr>
                    <w:t>Medidas: 25 cm x 65 cm Altura x 60 cm Comprimento.</w:t>
                  </w:r>
                </w:p>
                <w:p w14:paraId="5716F709" w14:textId="77777777" w:rsidR="00C51E36" w:rsidRPr="003200FD" w:rsidRDefault="00C51E36" w:rsidP="000A6889">
                  <w:pPr>
                    <w:adjustRightInd w:val="0"/>
                    <w:spacing w:after="0" w:line="240" w:lineRule="auto"/>
                    <w:ind w:firstLine="0"/>
                    <w:rPr>
                      <w:bCs/>
                    </w:rPr>
                  </w:pPr>
                </w:p>
                <w:p w14:paraId="270FF24E" w14:textId="77777777" w:rsidR="00C51E36" w:rsidRPr="003200FD" w:rsidRDefault="00C51E36" w:rsidP="000A6889">
                  <w:pPr>
                    <w:adjustRightInd w:val="0"/>
                    <w:spacing w:after="0" w:line="240" w:lineRule="auto"/>
                    <w:ind w:firstLine="0"/>
                    <w:rPr>
                      <w:bCs/>
                    </w:rPr>
                  </w:pPr>
                  <w:r w:rsidRPr="003200FD">
                    <w:rPr>
                      <w:bCs/>
                    </w:rPr>
                    <w:t>Material: MDF laminado ou madeira de qualidade, com pintura.</w:t>
                  </w:r>
                </w:p>
                <w:p w14:paraId="29CF729A" w14:textId="24B357E9" w:rsidR="00C51E36" w:rsidRPr="003200FD" w:rsidRDefault="000E0204" w:rsidP="000A6889">
                  <w:pPr>
                    <w:adjustRightInd w:val="0"/>
                    <w:spacing w:after="0" w:line="240" w:lineRule="auto"/>
                    <w:ind w:firstLine="0"/>
                    <w:rPr>
                      <w:bCs/>
                    </w:rPr>
                  </w:pPr>
                  <w:r w:rsidRPr="003200FD">
                    <w:rPr>
                      <w:bCs/>
                    </w:rPr>
                    <w:t>Cor a definir, com opções</w:t>
                  </w:r>
                  <w:r>
                    <w:rPr>
                      <w:bCs/>
                    </w:rPr>
                    <w:t>,</w:t>
                  </w:r>
                  <w:r w:rsidRPr="003200FD">
                    <w:rPr>
                      <w:bCs/>
                    </w:rPr>
                    <w:t xml:space="preserve"> de preferência, tons pastéis.</w:t>
                  </w:r>
                </w:p>
              </w:tc>
              <w:tc>
                <w:tcPr>
                  <w:tcW w:w="3260" w:type="dxa"/>
                  <w:tcBorders>
                    <w:top w:val="single" w:sz="4" w:space="0" w:color="auto"/>
                    <w:left w:val="single" w:sz="4" w:space="0" w:color="auto"/>
                    <w:bottom w:val="single" w:sz="4" w:space="0" w:color="auto"/>
                    <w:right w:val="single" w:sz="4" w:space="0" w:color="auto"/>
                  </w:tcBorders>
                  <w:vAlign w:val="center"/>
                </w:tcPr>
                <w:p w14:paraId="166C56BD" w14:textId="779C353A" w:rsidR="00C51E36" w:rsidRPr="003200FD" w:rsidRDefault="00C51E36" w:rsidP="000A6889">
                  <w:pPr>
                    <w:adjustRightInd w:val="0"/>
                    <w:spacing w:after="0" w:line="240" w:lineRule="auto"/>
                    <w:jc w:val="center"/>
                    <w:rPr>
                      <w:bCs/>
                    </w:rPr>
                  </w:pPr>
                  <w:r w:rsidRPr="003200FD">
                    <w:rPr>
                      <w:noProof/>
                    </w:rPr>
                    <w:drawing>
                      <wp:inline distT="0" distB="0" distL="0" distR="0" wp14:anchorId="78A33948" wp14:editId="76FA33A5">
                        <wp:extent cx="1391285" cy="1765300"/>
                        <wp:effectExtent l="0" t="0" r="0" b="6350"/>
                        <wp:docPr id="1661126892"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91285" cy="1765300"/>
                                </a:xfrm>
                                <a:prstGeom prst="rect">
                                  <a:avLst/>
                                </a:prstGeom>
                                <a:noFill/>
                                <a:ln>
                                  <a:noFill/>
                                </a:ln>
                              </pic:spPr>
                            </pic:pic>
                          </a:graphicData>
                        </a:graphic>
                      </wp:inline>
                    </w:drawing>
                  </w:r>
                </w:p>
                <w:p w14:paraId="55484D80" w14:textId="77777777" w:rsidR="00C51E36" w:rsidRPr="003200FD" w:rsidRDefault="00C51E36" w:rsidP="000A6889">
                  <w:pPr>
                    <w:adjustRightInd w:val="0"/>
                    <w:spacing w:after="0" w:line="240" w:lineRule="auto"/>
                    <w:jc w:val="center"/>
                    <w:rPr>
                      <w:bCs/>
                    </w:rPr>
                  </w:pP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1D21438" w14:textId="77777777" w:rsidR="00C51E36" w:rsidRPr="003200FD" w:rsidRDefault="00C51E36" w:rsidP="000A6889">
                  <w:pPr>
                    <w:adjustRightInd w:val="0"/>
                    <w:spacing w:after="0" w:line="240" w:lineRule="auto"/>
                    <w:ind w:firstLine="0"/>
                    <w:jc w:val="center"/>
                    <w:rPr>
                      <w:bCs/>
                    </w:rPr>
                  </w:pPr>
                  <w:r w:rsidRPr="003200FD">
                    <w:rPr>
                      <w:bCs/>
                    </w:rPr>
                    <w:t>08</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5E97B1" w14:textId="77777777" w:rsidR="00C51E36" w:rsidRPr="003200FD" w:rsidRDefault="00C51E36" w:rsidP="000A6889">
                  <w:pPr>
                    <w:adjustRightInd w:val="0"/>
                    <w:spacing w:after="0" w:line="240" w:lineRule="auto"/>
                    <w:ind w:firstLine="0"/>
                    <w:jc w:val="center"/>
                    <w:rPr>
                      <w:bCs/>
                    </w:rPr>
                  </w:pPr>
                  <w:r w:rsidRPr="003200FD">
                    <w:rPr>
                      <w:bCs/>
                    </w:rPr>
                    <w:t>04</w:t>
                  </w:r>
                </w:p>
              </w:tc>
            </w:tr>
            <w:tr w:rsidR="000A6889" w:rsidRPr="003200FD" w14:paraId="42AAAD78" w14:textId="77777777" w:rsidTr="00193807">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6E272D65" w14:textId="77777777" w:rsidR="00C51E36" w:rsidRPr="003200FD" w:rsidRDefault="00C51E36" w:rsidP="000A6889">
                  <w:pPr>
                    <w:spacing w:after="0" w:line="240" w:lineRule="auto"/>
                    <w:jc w:val="center"/>
                  </w:pPr>
                </w:p>
                <w:p w14:paraId="700568B6" w14:textId="26B2C134" w:rsidR="00C51E36" w:rsidRPr="003200FD" w:rsidRDefault="00C51E36" w:rsidP="000A6889">
                  <w:pPr>
                    <w:spacing w:after="0" w:line="240" w:lineRule="auto"/>
                    <w:jc w:val="center"/>
                  </w:pPr>
                  <w:r w:rsidRPr="003200FD">
                    <w:t>0</w:t>
                  </w:r>
                  <w:r w:rsidR="000E0204">
                    <w:t>0</w:t>
                  </w:r>
                  <w:r w:rsidRPr="003200FD">
                    <w:t>3</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1A8EF30C" w14:textId="77777777" w:rsidR="00C51E36" w:rsidRPr="003200FD" w:rsidRDefault="00C51E36" w:rsidP="000E0204">
                  <w:pPr>
                    <w:adjustRightInd w:val="0"/>
                    <w:spacing w:after="0" w:line="240" w:lineRule="auto"/>
                    <w:ind w:firstLine="0"/>
                    <w:rPr>
                      <w:bCs/>
                    </w:rPr>
                  </w:pPr>
                  <w:r w:rsidRPr="003200FD">
                    <w:rPr>
                      <w:bCs/>
                    </w:rPr>
                    <w:t>Caixa de brinquedos montessori, caixa de armazenamento infantil (temático de caminhão Truck TOYS, sendo inspirado no estilo e design dos caminhões baús.).</w:t>
                  </w:r>
                </w:p>
                <w:p w14:paraId="790EE09B" w14:textId="77777777" w:rsidR="00C51E36" w:rsidRPr="003200FD" w:rsidRDefault="00C51E36" w:rsidP="000E0204">
                  <w:pPr>
                    <w:adjustRightInd w:val="0"/>
                    <w:spacing w:after="0" w:line="240" w:lineRule="auto"/>
                    <w:ind w:firstLine="0"/>
                    <w:rPr>
                      <w:bCs/>
                    </w:rPr>
                  </w:pPr>
                </w:p>
                <w:p w14:paraId="4ACBA4ED" w14:textId="50FD5CF9" w:rsidR="00C51E36" w:rsidRPr="003200FD" w:rsidRDefault="00C51E36" w:rsidP="000E0204">
                  <w:pPr>
                    <w:adjustRightInd w:val="0"/>
                    <w:spacing w:after="0" w:line="240" w:lineRule="auto"/>
                    <w:ind w:firstLine="0"/>
                    <w:rPr>
                      <w:bCs/>
                    </w:rPr>
                  </w:pPr>
                  <w:r w:rsidRPr="003200FD">
                    <w:rPr>
                      <w:bCs/>
                    </w:rPr>
                    <w:t>Medidas: 56 cm comprimento x 35 cm profundidade x 34 cm altura.</w:t>
                  </w:r>
                </w:p>
                <w:p w14:paraId="0182F370" w14:textId="77777777" w:rsidR="00C51E36" w:rsidRPr="003200FD" w:rsidRDefault="00C51E36" w:rsidP="000E0204">
                  <w:pPr>
                    <w:adjustRightInd w:val="0"/>
                    <w:spacing w:after="0" w:line="240" w:lineRule="auto"/>
                    <w:ind w:firstLine="0"/>
                    <w:rPr>
                      <w:bCs/>
                    </w:rPr>
                  </w:pPr>
                </w:p>
                <w:p w14:paraId="17C1D347" w14:textId="77777777" w:rsidR="00C51E36" w:rsidRPr="003200FD" w:rsidRDefault="00C51E36" w:rsidP="000E0204">
                  <w:pPr>
                    <w:adjustRightInd w:val="0"/>
                    <w:spacing w:after="0" w:line="240" w:lineRule="auto"/>
                    <w:ind w:firstLine="0"/>
                    <w:rPr>
                      <w:bCs/>
                    </w:rPr>
                  </w:pPr>
                  <w:r w:rsidRPr="003200FD">
                    <w:rPr>
                      <w:bCs/>
                    </w:rPr>
                    <w:t>Possui rodas, rodízios.</w:t>
                  </w:r>
                </w:p>
                <w:p w14:paraId="01D2F821" w14:textId="77777777" w:rsidR="00C51E36" w:rsidRPr="003200FD" w:rsidRDefault="00C51E36" w:rsidP="000E0204">
                  <w:pPr>
                    <w:adjustRightInd w:val="0"/>
                    <w:spacing w:after="0" w:line="240" w:lineRule="auto"/>
                    <w:ind w:firstLine="0"/>
                    <w:rPr>
                      <w:bCs/>
                    </w:rPr>
                  </w:pPr>
                </w:p>
                <w:p w14:paraId="1585C4D9" w14:textId="77777777" w:rsidR="00C51E36" w:rsidRPr="003200FD" w:rsidRDefault="00C51E36" w:rsidP="000E0204">
                  <w:pPr>
                    <w:adjustRightInd w:val="0"/>
                    <w:spacing w:after="0" w:line="240" w:lineRule="auto"/>
                    <w:ind w:firstLine="0"/>
                    <w:rPr>
                      <w:bCs/>
                    </w:rPr>
                  </w:pPr>
                  <w:r w:rsidRPr="003200FD">
                    <w:rPr>
                      <w:bCs/>
                    </w:rPr>
                    <w:t>Material: MDF laminado ou madeira de qualidade, com pintura.</w:t>
                  </w:r>
                </w:p>
                <w:p w14:paraId="47DD732A" w14:textId="5A10C90A" w:rsidR="00C51E36" w:rsidRPr="003200FD" w:rsidRDefault="00C51E36" w:rsidP="000E0204">
                  <w:pPr>
                    <w:adjustRightInd w:val="0"/>
                    <w:spacing w:after="0" w:line="240" w:lineRule="auto"/>
                    <w:ind w:firstLine="0"/>
                    <w:rPr>
                      <w:bCs/>
                    </w:rPr>
                  </w:pPr>
                  <w:r w:rsidRPr="003200FD">
                    <w:rPr>
                      <w:bCs/>
                    </w:rPr>
                    <w:t>Cor a definir, com opções</w:t>
                  </w:r>
                  <w:r w:rsidR="000E0204">
                    <w:rPr>
                      <w:bCs/>
                    </w:rPr>
                    <w:t>,</w:t>
                  </w:r>
                  <w:r w:rsidRPr="003200FD">
                    <w:rPr>
                      <w:bCs/>
                    </w:rPr>
                    <w:t xml:space="preserve"> de preferência, tons pastéis.</w:t>
                  </w:r>
                </w:p>
              </w:tc>
              <w:tc>
                <w:tcPr>
                  <w:tcW w:w="3260" w:type="dxa"/>
                  <w:tcBorders>
                    <w:top w:val="single" w:sz="4" w:space="0" w:color="auto"/>
                    <w:left w:val="single" w:sz="4" w:space="0" w:color="auto"/>
                    <w:bottom w:val="single" w:sz="4" w:space="0" w:color="auto"/>
                    <w:right w:val="single" w:sz="4" w:space="0" w:color="auto"/>
                  </w:tcBorders>
                  <w:vAlign w:val="center"/>
                </w:tcPr>
                <w:p w14:paraId="1597FF8B" w14:textId="50FB33ED" w:rsidR="00C51E36" w:rsidRPr="003200FD" w:rsidRDefault="00C51E36" w:rsidP="000A6889">
                  <w:pPr>
                    <w:adjustRightInd w:val="0"/>
                    <w:spacing w:after="0" w:line="240" w:lineRule="auto"/>
                    <w:jc w:val="center"/>
                    <w:rPr>
                      <w:bCs/>
                    </w:rPr>
                  </w:pPr>
                </w:p>
                <w:p w14:paraId="03333B3C" w14:textId="5003E5AF" w:rsidR="00C51E36" w:rsidRPr="003200FD" w:rsidRDefault="000E0204" w:rsidP="000A6889">
                  <w:pPr>
                    <w:adjustRightInd w:val="0"/>
                    <w:spacing w:after="0" w:line="240" w:lineRule="auto"/>
                    <w:jc w:val="center"/>
                    <w:rPr>
                      <w:bCs/>
                    </w:rPr>
                  </w:pPr>
                  <w:r w:rsidRPr="003200FD">
                    <w:rPr>
                      <w:noProof/>
                    </w:rPr>
                    <w:drawing>
                      <wp:anchor distT="0" distB="0" distL="114300" distR="114300" simplePos="0" relativeHeight="251650048" behindDoc="1" locked="0" layoutInCell="1" allowOverlap="1" wp14:anchorId="28D97DF0" wp14:editId="17618A2B">
                        <wp:simplePos x="0" y="0"/>
                        <wp:positionH relativeFrom="column">
                          <wp:posOffset>-15875</wp:posOffset>
                        </wp:positionH>
                        <wp:positionV relativeFrom="paragraph">
                          <wp:posOffset>474980</wp:posOffset>
                        </wp:positionV>
                        <wp:extent cx="1919605" cy="1525905"/>
                        <wp:effectExtent l="0" t="0" r="4445" b="0"/>
                        <wp:wrapTight wrapText="bothSides">
                          <wp:wrapPolygon edited="0">
                            <wp:start x="0" y="0"/>
                            <wp:lineTo x="0" y="21303"/>
                            <wp:lineTo x="21436" y="21303"/>
                            <wp:lineTo x="21436" y="0"/>
                            <wp:lineTo x="0" y="0"/>
                          </wp:wrapPolygon>
                        </wp:wrapTight>
                        <wp:docPr id="1649146769"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19605" cy="152590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F742810" w14:textId="77777777" w:rsidR="00C51E36" w:rsidRPr="003200FD" w:rsidRDefault="00C51E36" w:rsidP="000E0204">
                  <w:pPr>
                    <w:adjustRightInd w:val="0"/>
                    <w:spacing w:after="0" w:line="240" w:lineRule="auto"/>
                    <w:ind w:firstLine="0"/>
                    <w:jc w:val="center"/>
                    <w:rPr>
                      <w:bCs/>
                    </w:rPr>
                  </w:pPr>
                  <w:r w:rsidRPr="003200FD">
                    <w:rPr>
                      <w:bCs/>
                    </w:rPr>
                    <w:t>08</w:t>
                  </w:r>
                </w:p>
              </w:tc>
              <w:tc>
                <w:tcPr>
                  <w:tcW w:w="993" w:type="dxa"/>
                  <w:tcBorders>
                    <w:top w:val="single" w:sz="4" w:space="0" w:color="auto"/>
                    <w:left w:val="single" w:sz="4" w:space="0" w:color="auto"/>
                    <w:bottom w:val="single" w:sz="4" w:space="0" w:color="auto"/>
                    <w:right w:val="single" w:sz="4" w:space="0" w:color="auto"/>
                  </w:tcBorders>
                  <w:vAlign w:val="center"/>
                  <w:hideMark/>
                </w:tcPr>
                <w:p w14:paraId="0631E1A8" w14:textId="77777777" w:rsidR="00C51E36" w:rsidRPr="003200FD" w:rsidRDefault="00C51E36" w:rsidP="000E0204">
                  <w:pPr>
                    <w:adjustRightInd w:val="0"/>
                    <w:spacing w:after="0" w:line="240" w:lineRule="auto"/>
                    <w:ind w:firstLine="0"/>
                    <w:jc w:val="center"/>
                    <w:rPr>
                      <w:bCs/>
                    </w:rPr>
                  </w:pPr>
                  <w:r w:rsidRPr="003200FD">
                    <w:rPr>
                      <w:bCs/>
                    </w:rPr>
                    <w:t>04</w:t>
                  </w:r>
                </w:p>
              </w:tc>
            </w:tr>
          </w:tbl>
          <w:p w14:paraId="119E6CFC" w14:textId="77777777" w:rsidR="00D974B5" w:rsidRPr="003200FD" w:rsidRDefault="00D974B5" w:rsidP="000A6889">
            <w:pPr>
              <w:spacing w:after="0" w:line="240" w:lineRule="auto"/>
              <w:ind w:firstLine="0"/>
              <w:rPr>
                <w:b/>
                <w:bCs/>
                <w:sz w:val="24"/>
                <w:szCs w:val="24"/>
              </w:rPr>
            </w:pPr>
          </w:p>
          <w:tbl>
            <w:tblPr>
              <w:tblStyle w:val="Tabelacomgrade"/>
              <w:tblW w:w="9806" w:type="dxa"/>
              <w:tblLayout w:type="fixed"/>
              <w:tblLook w:val="04A0" w:firstRow="1" w:lastRow="0" w:firstColumn="1" w:lastColumn="0" w:noHBand="0" w:noVBand="1"/>
            </w:tblPr>
            <w:tblGrid>
              <w:gridCol w:w="734"/>
              <w:gridCol w:w="3827"/>
              <w:gridCol w:w="3260"/>
              <w:gridCol w:w="992"/>
              <w:gridCol w:w="993"/>
            </w:tblGrid>
            <w:tr w:rsidR="00C51E36" w:rsidRPr="003200FD" w14:paraId="4799481D" w14:textId="77777777" w:rsidTr="00193807">
              <w:trPr>
                <w:trHeight w:val="260"/>
              </w:trPr>
              <w:tc>
                <w:tcPr>
                  <w:tcW w:w="8813" w:type="dxa"/>
                  <w:gridSpan w:val="4"/>
                  <w:tcBorders>
                    <w:top w:val="single" w:sz="4" w:space="0" w:color="auto"/>
                    <w:left w:val="single" w:sz="4" w:space="0" w:color="auto"/>
                    <w:bottom w:val="single" w:sz="4" w:space="0" w:color="auto"/>
                    <w:right w:val="single" w:sz="4" w:space="0" w:color="auto"/>
                  </w:tcBorders>
                  <w:vAlign w:val="center"/>
                  <w:hideMark/>
                </w:tcPr>
                <w:p w14:paraId="1F66A582" w14:textId="77777777" w:rsidR="00C51E36" w:rsidRPr="003200FD" w:rsidRDefault="00C51E36" w:rsidP="000A6889">
                  <w:pPr>
                    <w:adjustRightInd w:val="0"/>
                    <w:spacing w:after="0" w:line="240" w:lineRule="auto"/>
                    <w:jc w:val="center"/>
                    <w:rPr>
                      <w:b/>
                      <w:bCs/>
                      <w:color w:val="auto"/>
                      <w:kern w:val="0"/>
                      <w:u w:val="single"/>
                    </w:rPr>
                  </w:pPr>
                  <w:r w:rsidRPr="003200FD">
                    <w:rPr>
                      <w:b/>
                      <w:bCs/>
                    </w:rPr>
                    <w:t>LOTE 04</w:t>
                  </w:r>
                </w:p>
              </w:tc>
              <w:tc>
                <w:tcPr>
                  <w:tcW w:w="993" w:type="dxa"/>
                  <w:tcBorders>
                    <w:top w:val="single" w:sz="4" w:space="0" w:color="auto"/>
                    <w:left w:val="single" w:sz="4" w:space="0" w:color="auto"/>
                    <w:bottom w:val="single" w:sz="4" w:space="0" w:color="auto"/>
                    <w:right w:val="single" w:sz="4" w:space="0" w:color="auto"/>
                  </w:tcBorders>
                </w:tcPr>
                <w:p w14:paraId="3FE82326" w14:textId="77777777" w:rsidR="00C51E36" w:rsidRPr="003200FD" w:rsidRDefault="00C51E36" w:rsidP="000A6889">
                  <w:pPr>
                    <w:adjustRightInd w:val="0"/>
                    <w:spacing w:after="0" w:line="240" w:lineRule="auto"/>
                    <w:jc w:val="center"/>
                    <w:rPr>
                      <w:b/>
                      <w:bCs/>
                    </w:rPr>
                  </w:pPr>
                </w:p>
              </w:tc>
            </w:tr>
            <w:tr w:rsidR="0088446F" w:rsidRPr="003200FD" w14:paraId="2C0BDF54" w14:textId="77777777" w:rsidTr="0060781E">
              <w:trPr>
                <w:trHeight w:val="287"/>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E705C2C" w14:textId="77777777" w:rsidR="00C51E36" w:rsidRPr="003200FD" w:rsidRDefault="00C51E36" w:rsidP="0088446F">
                  <w:pPr>
                    <w:tabs>
                      <w:tab w:val="center" w:pos="1646"/>
                      <w:tab w:val="right" w:pos="3293"/>
                    </w:tabs>
                    <w:adjustRightInd w:val="0"/>
                    <w:spacing w:after="0" w:line="240" w:lineRule="auto"/>
                    <w:ind w:firstLine="0"/>
                    <w:jc w:val="center"/>
                    <w:rPr>
                      <w:b/>
                      <w:bCs/>
                    </w:rPr>
                  </w:pPr>
                  <w:r w:rsidRPr="003200FD">
                    <w:rPr>
                      <w:b/>
                      <w:bCs/>
                    </w:rPr>
                    <w:t>Item</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78CE372" w14:textId="77777777" w:rsidR="00C51E36" w:rsidRPr="003200FD" w:rsidRDefault="00C51E36" w:rsidP="000E0204">
                  <w:pPr>
                    <w:adjustRightInd w:val="0"/>
                    <w:spacing w:after="0" w:line="240" w:lineRule="auto"/>
                    <w:ind w:firstLine="0"/>
                    <w:jc w:val="center"/>
                    <w:rPr>
                      <w:b/>
                      <w:bCs/>
                    </w:rPr>
                  </w:pPr>
                  <w:r w:rsidRPr="003200FD">
                    <w:rPr>
                      <w:b/>
                      <w:bCs/>
                    </w:rPr>
                    <w:t>Descrição dos Materiais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2FE4FA1" w14:textId="77777777" w:rsidR="00C51E36" w:rsidRPr="003200FD" w:rsidRDefault="00C51E36" w:rsidP="000A6889">
                  <w:pPr>
                    <w:spacing w:after="0" w:line="240" w:lineRule="auto"/>
                    <w:jc w:val="center"/>
                    <w:rPr>
                      <w:b/>
                    </w:rPr>
                  </w:pPr>
                  <w:r w:rsidRPr="003200FD">
                    <w:rPr>
                      <w:b/>
                    </w:rPr>
                    <w:t>Modelos</w:t>
                  </w:r>
                </w:p>
                <w:p w14:paraId="41418457" w14:textId="77777777" w:rsidR="00C51E36" w:rsidRPr="003200FD" w:rsidRDefault="00C51E36" w:rsidP="000A6889">
                  <w:pPr>
                    <w:spacing w:after="0" w:line="240" w:lineRule="auto"/>
                    <w:jc w:val="center"/>
                    <w:rPr>
                      <w:b/>
                      <w:bCs/>
                    </w:rPr>
                  </w:pPr>
                  <w:r w:rsidRPr="003200FD">
                    <w:rPr>
                      <w:b/>
                    </w:rPr>
                    <w:t>(meramente para referência)</w:t>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97EE7EF" w14:textId="77777777" w:rsidR="00C51E36" w:rsidRPr="003200FD" w:rsidRDefault="00C51E36" w:rsidP="005C68D1">
                  <w:pPr>
                    <w:adjustRightInd w:val="0"/>
                    <w:spacing w:after="0" w:line="240" w:lineRule="auto"/>
                    <w:ind w:firstLine="0"/>
                    <w:jc w:val="center"/>
                    <w:rPr>
                      <w:b/>
                      <w:bCs/>
                    </w:rPr>
                  </w:pPr>
                  <w:r w:rsidRPr="003200FD">
                    <w:rPr>
                      <w:b/>
                      <w:bCs/>
                    </w:rPr>
                    <w:t>Quant. Kit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9465A2" w14:textId="58C42BAA" w:rsidR="00C51E36" w:rsidRPr="003200FD" w:rsidRDefault="00193807" w:rsidP="005C68D1">
                  <w:pPr>
                    <w:adjustRightInd w:val="0"/>
                    <w:spacing w:after="0" w:line="240" w:lineRule="auto"/>
                    <w:ind w:firstLine="0"/>
                    <w:jc w:val="center"/>
                    <w:rPr>
                      <w:b/>
                      <w:bCs/>
                    </w:rPr>
                  </w:pPr>
                  <w:r>
                    <w:rPr>
                      <w:b/>
                      <w:bCs/>
                    </w:rPr>
                    <w:t xml:space="preserve">1º </w:t>
                  </w:r>
                  <w:r w:rsidR="00C51E36" w:rsidRPr="003200FD">
                    <w:rPr>
                      <w:b/>
                      <w:bCs/>
                    </w:rPr>
                    <w:t>pedido</w:t>
                  </w:r>
                </w:p>
              </w:tc>
            </w:tr>
            <w:tr w:rsidR="0088446F" w:rsidRPr="003200FD" w14:paraId="1260BE76" w14:textId="77777777" w:rsidTr="0060781E">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5E836D6F" w14:textId="77777777" w:rsidR="00C51E36" w:rsidRPr="003200FD" w:rsidRDefault="00C51E36" w:rsidP="000A6889">
                  <w:pPr>
                    <w:spacing w:after="0" w:line="240" w:lineRule="auto"/>
                    <w:jc w:val="center"/>
                  </w:pPr>
                </w:p>
                <w:p w14:paraId="730A25F2" w14:textId="3E897053" w:rsidR="00C51E36" w:rsidRPr="003200FD" w:rsidRDefault="000E0204" w:rsidP="0088446F">
                  <w:pPr>
                    <w:spacing w:after="0" w:line="240" w:lineRule="auto"/>
                    <w:ind w:firstLine="0"/>
                    <w:jc w:val="center"/>
                  </w:pPr>
                  <w:r>
                    <w:t>0</w:t>
                  </w:r>
                  <w:r w:rsidR="00C51E36" w:rsidRPr="003200FD">
                    <w:t>1</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675EA0F5" w14:textId="5639B6DC" w:rsidR="00C51E36" w:rsidRPr="003200FD" w:rsidRDefault="00C51E36" w:rsidP="000E0204">
                  <w:pPr>
                    <w:adjustRightInd w:val="0"/>
                    <w:spacing w:after="0" w:line="240" w:lineRule="auto"/>
                    <w:ind w:firstLine="0"/>
                    <w:rPr>
                      <w:bCs/>
                    </w:rPr>
                  </w:pPr>
                  <w:r w:rsidRPr="003200FD">
                    <w:rPr>
                      <w:bCs/>
                    </w:rPr>
                    <w:t>KIT 08 placas de E.V.A. infantil, tapetes 50cm X 50cm X 1cm de espessura + 2 bordas de acabamento por peça, core</w:t>
                  </w:r>
                  <w:r w:rsidR="00193807">
                    <w:rPr>
                      <w:bCs/>
                    </w:rPr>
                    <w:t>s</w:t>
                  </w:r>
                  <w:r w:rsidRPr="003200FD">
                    <w:rPr>
                      <w:bCs/>
                    </w:rPr>
                    <w:t xml:space="preserve"> em tons pastéis.</w:t>
                  </w:r>
                </w:p>
                <w:p w14:paraId="3451D483" w14:textId="77777777" w:rsidR="00C51E36" w:rsidRPr="003200FD" w:rsidRDefault="00C51E36" w:rsidP="000E0204">
                  <w:pPr>
                    <w:adjustRightInd w:val="0"/>
                    <w:spacing w:after="0" w:line="240" w:lineRule="auto"/>
                    <w:ind w:firstLine="0"/>
                    <w:rPr>
                      <w:bCs/>
                    </w:rPr>
                  </w:pPr>
                </w:p>
                <w:p w14:paraId="42526295" w14:textId="77777777" w:rsidR="00C51E36" w:rsidRPr="003200FD" w:rsidRDefault="00C51E36" w:rsidP="000E0204">
                  <w:pPr>
                    <w:adjustRightInd w:val="0"/>
                    <w:spacing w:after="0" w:line="240" w:lineRule="auto"/>
                    <w:ind w:firstLine="0"/>
                    <w:rPr>
                      <w:bCs/>
                    </w:rPr>
                  </w:pPr>
                  <w:r w:rsidRPr="003200FD">
                    <w:rPr>
                      <w:bCs/>
                    </w:rPr>
                    <w:t xml:space="preserve">Sugestões de cores: </w:t>
                  </w:r>
                </w:p>
                <w:p w14:paraId="6D9CC26C" w14:textId="77777777" w:rsidR="00C51E36" w:rsidRPr="003200FD" w:rsidRDefault="00C51E36" w:rsidP="000E0204">
                  <w:pPr>
                    <w:adjustRightInd w:val="0"/>
                    <w:spacing w:after="0" w:line="240" w:lineRule="auto"/>
                    <w:ind w:firstLine="0"/>
                    <w:rPr>
                      <w:bCs/>
                    </w:rPr>
                  </w:pPr>
                  <w:r w:rsidRPr="003200FD">
                    <w:rPr>
                      <w:bCs/>
                    </w:rPr>
                    <w:t>Creme</w:t>
                  </w:r>
                </w:p>
                <w:p w14:paraId="31DB9056" w14:textId="77777777" w:rsidR="00C51E36" w:rsidRPr="003200FD" w:rsidRDefault="00C51E36" w:rsidP="000E0204">
                  <w:pPr>
                    <w:adjustRightInd w:val="0"/>
                    <w:spacing w:after="0" w:line="240" w:lineRule="auto"/>
                    <w:ind w:firstLine="0"/>
                    <w:rPr>
                      <w:bCs/>
                    </w:rPr>
                  </w:pPr>
                  <w:r w:rsidRPr="003200FD">
                    <w:rPr>
                      <w:bCs/>
                    </w:rPr>
                    <w:t>Azul Bebê</w:t>
                  </w:r>
                </w:p>
                <w:p w14:paraId="4F3D0AAF" w14:textId="77777777" w:rsidR="00C51E36" w:rsidRPr="003200FD" w:rsidRDefault="00C51E36" w:rsidP="000E0204">
                  <w:pPr>
                    <w:adjustRightInd w:val="0"/>
                    <w:spacing w:after="0" w:line="240" w:lineRule="auto"/>
                    <w:ind w:firstLine="0"/>
                    <w:rPr>
                      <w:bCs/>
                    </w:rPr>
                  </w:pPr>
                  <w:r w:rsidRPr="003200FD">
                    <w:rPr>
                      <w:bCs/>
                    </w:rPr>
                    <w:t>Rosa Bebê</w:t>
                  </w:r>
                </w:p>
                <w:p w14:paraId="73CFB470" w14:textId="77777777" w:rsidR="00C51E36" w:rsidRPr="003200FD" w:rsidRDefault="00C51E36" w:rsidP="000E0204">
                  <w:pPr>
                    <w:adjustRightInd w:val="0"/>
                    <w:spacing w:after="0" w:line="240" w:lineRule="auto"/>
                    <w:ind w:firstLine="0"/>
                    <w:rPr>
                      <w:bCs/>
                    </w:rPr>
                  </w:pPr>
                  <w:r w:rsidRPr="003200FD">
                    <w:rPr>
                      <w:bCs/>
                    </w:rPr>
                    <w:t>Lilás</w:t>
                  </w:r>
                </w:p>
                <w:p w14:paraId="53CF6DE6" w14:textId="77777777" w:rsidR="00C51E36" w:rsidRDefault="00C51E36" w:rsidP="00280A65">
                  <w:pPr>
                    <w:adjustRightInd w:val="0"/>
                    <w:spacing w:after="0" w:line="240" w:lineRule="auto"/>
                    <w:ind w:firstLine="0"/>
                    <w:rPr>
                      <w:bCs/>
                    </w:rPr>
                  </w:pPr>
                  <w:r w:rsidRPr="003200FD">
                    <w:rPr>
                      <w:bCs/>
                    </w:rPr>
                    <w:t>Verde Água</w:t>
                  </w:r>
                </w:p>
                <w:p w14:paraId="446EA476" w14:textId="77777777" w:rsidR="00280A65" w:rsidRDefault="00280A65" w:rsidP="00280A65">
                  <w:pPr>
                    <w:adjustRightInd w:val="0"/>
                    <w:spacing w:after="0" w:line="240" w:lineRule="auto"/>
                    <w:ind w:firstLine="0"/>
                    <w:rPr>
                      <w:bCs/>
                    </w:rPr>
                  </w:pPr>
                </w:p>
                <w:p w14:paraId="6F5BDE98" w14:textId="63ACAE92" w:rsidR="00280A65" w:rsidRPr="003200FD" w:rsidRDefault="00280A65" w:rsidP="00280A65">
                  <w:pPr>
                    <w:adjustRightInd w:val="0"/>
                    <w:spacing w:after="0" w:line="240" w:lineRule="auto"/>
                    <w:ind w:firstLine="0"/>
                    <w:rPr>
                      <w:bCs/>
                    </w:rPr>
                  </w:pPr>
                  <w:r>
                    <w:rPr>
                      <w:bCs/>
                    </w:rPr>
                    <w:t xml:space="preserve">Marca: </w:t>
                  </w:r>
                  <w:r w:rsidR="009A74F6">
                    <w:rPr>
                      <w:bCs/>
                    </w:rPr>
                    <w:t>K</w:t>
                  </w:r>
                  <w:r>
                    <w:rPr>
                      <w:bCs/>
                    </w:rPr>
                    <w:t>ozi ou superior</w:t>
                  </w:r>
                </w:p>
              </w:tc>
              <w:tc>
                <w:tcPr>
                  <w:tcW w:w="3260" w:type="dxa"/>
                  <w:tcBorders>
                    <w:top w:val="single" w:sz="4" w:space="0" w:color="auto"/>
                    <w:left w:val="single" w:sz="4" w:space="0" w:color="auto"/>
                    <w:bottom w:val="single" w:sz="4" w:space="0" w:color="auto"/>
                    <w:right w:val="single" w:sz="4" w:space="0" w:color="auto"/>
                  </w:tcBorders>
                  <w:vAlign w:val="center"/>
                </w:tcPr>
                <w:p w14:paraId="327763E9" w14:textId="40769B34" w:rsidR="00C51E36" w:rsidRPr="003200FD" w:rsidRDefault="00C51E36" w:rsidP="000A6889">
                  <w:pPr>
                    <w:adjustRightInd w:val="0"/>
                    <w:spacing w:after="0" w:line="240" w:lineRule="auto"/>
                    <w:jc w:val="center"/>
                    <w:rPr>
                      <w:bCs/>
                    </w:rPr>
                  </w:pPr>
                  <w:r w:rsidRPr="003200FD">
                    <w:rPr>
                      <w:noProof/>
                    </w:rPr>
                    <w:drawing>
                      <wp:anchor distT="0" distB="0" distL="114300" distR="114300" simplePos="0" relativeHeight="251651072" behindDoc="1" locked="0" layoutInCell="1" allowOverlap="1" wp14:anchorId="3E8503DD" wp14:editId="39395D0F">
                        <wp:simplePos x="0" y="0"/>
                        <wp:positionH relativeFrom="column">
                          <wp:posOffset>99060</wp:posOffset>
                        </wp:positionH>
                        <wp:positionV relativeFrom="paragraph">
                          <wp:posOffset>-1670050</wp:posOffset>
                        </wp:positionV>
                        <wp:extent cx="1796415" cy="1732915"/>
                        <wp:effectExtent l="0" t="0" r="0" b="635"/>
                        <wp:wrapTight wrapText="bothSides">
                          <wp:wrapPolygon edited="0">
                            <wp:start x="0" y="0"/>
                            <wp:lineTo x="0" y="21370"/>
                            <wp:lineTo x="21302" y="21370"/>
                            <wp:lineTo x="21302" y="0"/>
                            <wp:lineTo x="0" y="0"/>
                          </wp:wrapPolygon>
                        </wp:wrapTight>
                        <wp:docPr id="2075178724"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96415" cy="1732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40A169" w14:textId="77777777" w:rsidR="00C51E36" w:rsidRPr="003200FD" w:rsidRDefault="00C51E36" w:rsidP="000A6889">
                  <w:pPr>
                    <w:adjustRightInd w:val="0"/>
                    <w:spacing w:after="0" w:line="240" w:lineRule="auto"/>
                    <w:jc w:val="center"/>
                    <w:rPr>
                      <w:bCs/>
                    </w:rPr>
                  </w:pP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2F7D02BA" w14:textId="00D5628A" w:rsidR="00C51E36" w:rsidRPr="003200FD" w:rsidRDefault="00C51E36" w:rsidP="005C68D1">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hideMark/>
                </w:tcPr>
                <w:p w14:paraId="69DE5B48" w14:textId="77777777" w:rsidR="00C51E36" w:rsidRPr="003200FD" w:rsidRDefault="00C51E36" w:rsidP="005C68D1">
                  <w:pPr>
                    <w:adjustRightInd w:val="0"/>
                    <w:spacing w:after="0" w:line="240" w:lineRule="auto"/>
                    <w:ind w:firstLine="0"/>
                    <w:jc w:val="center"/>
                    <w:rPr>
                      <w:bCs/>
                    </w:rPr>
                  </w:pPr>
                  <w:r w:rsidRPr="003200FD">
                    <w:rPr>
                      <w:bCs/>
                    </w:rPr>
                    <w:t>13</w:t>
                  </w:r>
                </w:p>
              </w:tc>
            </w:tr>
            <w:tr w:rsidR="0088446F" w:rsidRPr="003200FD" w14:paraId="4BCB11C5" w14:textId="77777777" w:rsidTr="0060781E">
              <w:trPr>
                <w:trHeight w:val="469"/>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24777E86" w14:textId="77777777" w:rsidR="00C51E36" w:rsidRPr="003200FD" w:rsidRDefault="00C51E36" w:rsidP="000A6889">
                  <w:pPr>
                    <w:spacing w:after="0" w:line="240" w:lineRule="auto"/>
                    <w:jc w:val="center"/>
                  </w:pPr>
                </w:p>
                <w:p w14:paraId="173DA35D" w14:textId="304202DD" w:rsidR="00C51E36" w:rsidRPr="003200FD" w:rsidRDefault="002A274D" w:rsidP="0088446F">
                  <w:pPr>
                    <w:spacing w:after="0" w:line="240" w:lineRule="auto"/>
                    <w:ind w:firstLine="0"/>
                    <w:jc w:val="center"/>
                  </w:pPr>
                  <w:r>
                    <w:t>0</w:t>
                  </w:r>
                  <w:r w:rsidR="00C51E36" w:rsidRPr="003200FD">
                    <w:t>2</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32B0E19B" w14:textId="77777777" w:rsidR="00C51E36" w:rsidRPr="003200FD" w:rsidRDefault="00C51E36" w:rsidP="002A274D">
                  <w:pPr>
                    <w:adjustRightInd w:val="0"/>
                    <w:spacing w:after="0" w:line="240" w:lineRule="auto"/>
                    <w:ind w:firstLine="0"/>
                    <w:rPr>
                      <w:bCs/>
                    </w:rPr>
                  </w:pPr>
                  <w:r w:rsidRPr="003200FD">
                    <w:rPr>
                      <w:bCs/>
                    </w:rPr>
                    <w:t>Prancha de Seleção</w:t>
                  </w:r>
                </w:p>
                <w:p w14:paraId="46CBC156" w14:textId="77777777" w:rsidR="00C51E36" w:rsidRPr="003200FD" w:rsidRDefault="00C51E36" w:rsidP="002A274D">
                  <w:pPr>
                    <w:adjustRightInd w:val="0"/>
                    <w:spacing w:after="0" w:line="240" w:lineRule="auto"/>
                    <w:ind w:firstLine="0"/>
                    <w:rPr>
                      <w:bCs/>
                    </w:rPr>
                  </w:pPr>
                </w:p>
                <w:p w14:paraId="11C4EBC4" w14:textId="77777777" w:rsidR="00C51E36" w:rsidRPr="003200FD" w:rsidRDefault="00C51E36" w:rsidP="002A274D">
                  <w:pPr>
                    <w:adjustRightInd w:val="0"/>
                    <w:spacing w:after="0" w:line="240" w:lineRule="auto"/>
                    <w:ind w:firstLine="0"/>
                    <w:rPr>
                      <w:bCs/>
                    </w:rPr>
                  </w:pPr>
                  <w:r w:rsidRPr="003200FD">
                    <w:rPr>
                      <w:bCs/>
                    </w:rPr>
                    <w:t>Tamanho, aproximadamente:</w:t>
                  </w:r>
                </w:p>
                <w:p w14:paraId="4A958AC8" w14:textId="77777777" w:rsidR="00C51E36" w:rsidRPr="003200FD" w:rsidRDefault="00C51E36" w:rsidP="002A274D">
                  <w:pPr>
                    <w:adjustRightInd w:val="0"/>
                    <w:spacing w:after="0" w:line="240" w:lineRule="auto"/>
                    <w:ind w:firstLine="0"/>
                    <w:rPr>
                      <w:bCs/>
                    </w:rPr>
                  </w:pPr>
                  <w:r w:rsidRPr="003200FD">
                    <w:rPr>
                      <w:bCs/>
                    </w:rPr>
                    <w:t>Base: 14cm x 14cm</w:t>
                  </w:r>
                </w:p>
                <w:p w14:paraId="65F9E68E" w14:textId="1D8CE384" w:rsidR="00C51E36" w:rsidRPr="003200FD" w:rsidRDefault="00611CF6" w:rsidP="002A274D">
                  <w:pPr>
                    <w:adjustRightInd w:val="0"/>
                    <w:spacing w:after="0" w:line="240" w:lineRule="auto"/>
                    <w:ind w:firstLine="0"/>
                    <w:rPr>
                      <w:bCs/>
                    </w:rPr>
                  </w:pPr>
                  <w:r w:rsidRPr="003200FD">
                    <w:rPr>
                      <w:bCs/>
                    </w:rPr>
                    <w:t>Círculo</w:t>
                  </w:r>
                  <w:r w:rsidR="00C51E36" w:rsidRPr="003200FD">
                    <w:rPr>
                      <w:bCs/>
                    </w:rPr>
                    <w:t>: 4,5cm</w:t>
                  </w:r>
                </w:p>
                <w:p w14:paraId="3F0ED5DD" w14:textId="77777777" w:rsidR="00C51E36" w:rsidRPr="003200FD" w:rsidRDefault="00C51E36" w:rsidP="002A274D">
                  <w:pPr>
                    <w:adjustRightInd w:val="0"/>
                    <w:spacing w:after="0" w:line="240" w:lineRule="auto"/>
                    <w:ind w:firstLine="0"/>
                    <w:rPr>
                      <w:bCs/>
                    </w:rPr>
                  </w:pPr>
                  <w:r w:rsidRPr="003200FD">
                    <w:rPr>
                      <w:bCs/>
                    </w:rPr>
                    <w:t>Quadrado: 5,5cm</w:t>
                  </w:r>
                </w:p>
                <w:p w14:paraId="372F57ED" w14:textId="77777777" w:rsidR="00C51E36" w:rsidRPr="003200FD" w:rsidRDefault="00C51E36" w:rsidP="002A274D">
                  <w:pPr>
                    <w:adjustRightInd w:val="0"/>
                    <w:spacing w:after="0" w:line="240" w:lineRule="auto"/>
                    <w:ind w:firstLine="0"/>
                    <w:rPr>
                      <w:bCs/>
                    </w:rPr>
                  </w:pPr>
                  <w:r w:rsidRPr="003200FD">
                    <w:rPr>
                      <w:bCs/>
                    </w:rPr>
                    <w:t>Triangulo: 6,5cm</w:t>
                  </w:r>
                </w:p>
                <w:p w14:paraId="2E4CF45E" w14:textId="77777777" w:rsidR="00C51E36" w:rsidRPr="003200FD" w:rsidRDefault="00C51E36" w:rsidP="002A274D">
                  <w:pPr>
                    <w:adjustRightInd w:val="0"/>
                    <w:spacing w:after="0" w:line="240" w:lineRule="auto"/>
                    <w:ind w:firstLine="0"/>
                    <w:rPr>
                      <w:bCs/>
                    </w:rPr>
                  </w:pPr>
                  <w:r w:rsidRPr="003200FD">
                    <w:rPr>
                      <w:bCs/>
                    </w:rPr>
                    <w:t>Retângulo: 3cm x 5cm</w:t>
                  </w:r>
                </w:p>
                <w:p w14:paraId="594788BF" w14:textId="77777777" w:rsidR="00C51E36" w:rsidRPr="003200FD" w:rsidRDefault="00C51E36" w:rsidP="002A274D">
                  <w:pPr>
                    <w:adjustRightInd w:val="0"/>
                    <w:spacing w:after="0" w:line="240" w:lineRule="auto"/>
                    <w:ind w:firstLine="0"/>
                    <w:rPr>
                      <w:bCs/>
                    </w:rPr>
                  </w:pPr>
                  <w:r w:rsidRPr="003200FD">
                    <w:rPr>
                      <w:bCs/>
                    </w:rPr>
                    <w:t>*Espessura das peças: 1cm</w:t>
                  </w:r>
                </w:p>
                <w:p w14:paraId="2855F5FC" w14:textId="77777777" w:rsidR="00C51E36" w:rsidRPr="003200FD" w:rsidRDefault="00C51E36" w:rsidP="002A274D">
                  <w:pPr>
                    <w:adjustRightInd w:val="0"/>
                    <w:spacing w:after="0" w:line="240" w:lineRule="auto"/>
                    <w:ind w:firstLine="0"/>
                    <w:rPr>
                      <w:bCs/>
                    </w:rPr>
                  </w:pPr>
                </w:p>
                <w:p w14:paraId="13A542F4" w14:textId="77777777" w:rsidR="00C51E36" w:rsidRDefault="00C51E36" w:rsidP="002A274D">
                  <w:pPr>
                    <w:adjustRightInd w:val="0"/>
                    <w:spacing w:after="0" w:line="240" w:lineRule="auto"/>
                    <w:ind w:firstLine="0"/>
                    <w:rPr>
                      <w:bCs/>
                    </w:rPr>
                  </w:pPr>
                  <w:r w:rsidRPr="003200FD">
                    <w:rPr>
                      <w:bCs/>
                    </w:rPr>
                    <w:t>Material: MDF</w:t>
                  </w:r>
                </w:p>
                <w:p w14:paraId="7BDCB049" w14:textId="77777777" w:rsidR="004E5E1A" w:rsidRDefault="004E5E1A" w:rsidP="002A274D">
                  <w:pPr>
                    <w:adjustRightInd w:val="0"/>
                    <w:spacing w:after="0" w:line="240" w:lineRule="auto"/>
                    <w:ind w:firstLine="0"/>
                    <w:rPr>
                      <w:bCs/>
                    </w:rPr>
                  </w:pPr>
                </w:p>
                <w:p w14:paraId="04CA7BEC" w14:textId="5C63E810" w:rsidR="004E5E1A" w:rsidRPr="003200FD" w:rsidRDefault="004E5E1A" w:rsidP="002A274D">
                  <w:pPr>
                    <w:adjustRightInd w:val="0"/>
                    <w:spacing w:after="0" w:line="240" w:lineRule="auto"/>
                    <w:ind w:firstLine="0"/>
                    <w:rPr>
                      <w:bCs/>
                    </w:rPr>
                  </w:pPr>
                  <w:r>
                    <w:rPr>
                      <w:bCs/>
                    </w:rPr>
                    <w:t>Marca: Bh Mania de Brincar ou superior</w:t>
                  </w:r>
                </w:p>
              </w:tc>
              <w:tc>
                <w:tcPr>
                  <w:tcW w:w="3260" w:type="dxa"/>
                  <w:tcBorders>
                    <w:top w:val="single" w:sz="4" w:space="0" w:color="auto"/>
                    <w:left w:val="single" w:sz="4" w:space="0" w:color="auto"/>
                    <w:bottom w:val="single" w:sz="4" w:space="0" w:color="auto"/>
                    <w:right w:val="single" w:sz="4" w:space="0" w:color="auto"/>
                  </w:tcBorders>
                  <w:vAlign w:val="center"/>
                </w:tcPr>
                <w:p w14:paraId="6700C920" w14:textId="512BCA3F" w:rsidR="00C51E36" w:rsidRPr="003200FD" w:rsidRDefault="00C51E36" w:rsidP="000A6889">
                  <w:pPr>
                    <w:adjustRightInd w:val="0"/>
                    <w:spacing w:after="0" w:line="240" w:lineRule="auto"/>
                    <w:jc w:val="center"/>
                    <w:rPr>
                      <w:bCs/>
                    </w:rPr>
                  </w:pPr>
                  <w:r w:rsidRPr="003200FD">
                    <w:rPr>
                      <w:noProof/>
                    </w:rPr>
                    <w:drawing>
                      <wp:anchor distT="0" distB="0" distL="114300" distR="114300" simplePos="0" relativeHeight="251652096" behindDoc="1" locked="0" layoutInCell="1" allowOverlap="1" wp14:anchorId="0FF20EC1" wp14:editId="156CFD85">
                        <wp:simplePos x="0" y="0"/>
                        <wp:positionH relativeFrom="column">
                          <wp:posOffset>110490</wp:posOffset>
                        </wp:positionH>
                        <wp:positionV relativeFrom="paragraph">
                          <wp:posOffset>-1076960</wp:posOffset>
                        </wp:positionV>
                        <wp:extent cx="1635125" cy="1200785"/>
                        <wp:effectExtent l="0" t="0" r="3175" b="0"/>
                        <wp:wrapTight wrapText="bothSides">
                          <wp:wrapPolygon edited="0">
                            <wp:start x="0" y="0"/>
                            <wp:lineTo x="0" y="21246"/>
                            <wp:lineTo x="21390" y="21246"/>
                            <wp:lineTo x="21390" y="0"/>
                            <wp:lineTo x="0" y="0"/>
                          </wp:wrapPolygon>
                        </wp:wrapTight>
                        <wp:docPr id="360928013"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 cstate="print">
                                  <a:extLst>
                                    <a:ext uri="{28A0092B-C50C-407E-A947-70E740481C1C}">
                                      <a14:useLocalDpi xmlns:a14="http://schemas.microsoft.com/office/drawing/2010/main" val="0"/>
                                    </a:ext>
                                  </a:extLst>
                                </a:blip>
                                <a:srcRect l="4324" t="5751" r="2530" b="3265"/>
                                <a:stretch>
                                  <a:fillRect/>
                                </a:stretch>
                              </pic:blipFill>
                              <pic:spPr bwMode="auto">
                                <a:xfrm>
                                  <a:off x="0" y="0"/>
                                  <a:ext cx="1635125" cy="12007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30B9E7" w14:textId="77777777" w:rsidR="00C51E36" w:rsidRPr="003200FD" w:rsidRDefault="00C51E36" w:rsidP="000A6889">
                  <w:pPr>
                    <w:adjustRightInd w:val="0"/>
                    <w:spacing w:after="0" w:line="240" w:lineRule="auto"/>
                    <w:jc w:val="center"/>
                    <w:rPr>
                      <w:bCs/>
                    </w:rPr>
                  </w:pP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7C588E42" w14:textId="77777777" w:rsidR="00C51E36" w:rsidRPr="003200FD" w:rsidRDefault="00C51E36" w:rsidP="00611CF6">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hideMark/>
                </w:tcPr>
                <w:p w14:paraId="6C5674C8" w14:textId="77777777" w:rsidR="00C51E36" w:rsidRPr="003200FD" w:rsidRDefault="00C51E36" w:rsidP="00611CF6">
                  <w:pPr>
                    <w:adjustRightInd w:val="0"/>
                    <w:spacing w:after="0" w:line="240" w:lineRule="auto"/>
                    <w:ind w:firstLine="0"/>
                    <w:jc w:val="center"/>
                    <w:rPr>
                      <w:bCs/>
                    </w:rPr>
                  </w:pPr>
                  <w:r w:rsidRPr="003200FD">
                    <w:rPr>
                      <w:bCs/>
                    </w:rPr>
                    <w:t>13</w:t>
                  </w:r>
                </w:p>
              </w:tc>
            </w:tr>
            <w:tr w:rsidR="0088446F" w:rsidRPr="003200FD" w14:paraId="20234CA4" w14:textId="77777777" w:rsidTr="0060781E">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487588CF" w14:textId="091B796E" w:rsidR="00C51E36" w:rsidRPr="003200FD" w:rsidRDefault="00611CF6" w:rsidP="0088446F">
                  <w:pPr>
                    <w:spacing w:after="0" w:line="240" w:lineRule="auto"/>
                    <w:ind w:firstLine="0"/>
                    <w:jc w:val="center"/>
                  </w:pPr>
                  <w:r>
                    <w:t>0</w:t>
                  </w:r>
                  <w:r w:rsidR="00C51E36" w:rsidRPr="003200FD">
                    <w:t>3</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600E49A9" w14:textId="77777777" w:rsidR="00C51E36" w:rsidRPr="003200FD" w:rsidRDefault="00C51E36" w:rsidP="00611CF6">
                  <w:pPr>
                    <w:adjustRightInd w:val="0"/>
                    <w:spacing w:after="0" w:line="240" w:lineRule="auto"/>
                    <w:ind w:firstLine="0"/>
                    <w:rPr>
                      <w:bCs/>
                    </w:rPr>
                  </w:pPr>
                  <w:r w:rsidRPr="003200FD">
                    <w:rPr>
                      <w:bCs/>
                    </w:rPr>
                    <w:t>Aramado Montanha Russa</w:t>
                  </w:r>
                </w:p>
                <w:p w14:paraId="1F2CB7C8" w14:textId="77777777" w:rsidR="00C51E36" w:rsidRPr="003200FD" w:rsidRDefault="00C51E36" w:rsidP="00611CF6">
                  <w:pPr>
                    <w:adjustRightInd w:val="0"/>
                    <w:spacing w:after="0" w:line="240" w:lineRule="auto"/>
                    <w:ind w:firstLine="0"/>
                    <w:rPr>
                      <w:bCs/>
                    </w:rPr>
                  </w:pPr>
                  <w:r w:rsidRPr="003200FD">
                    <w:rPr>
                      <w:bCs/>
                    </w:rPr>
                    <w:t xml:space="preserve"> </w:t>
                  </w:r>
                </w:p>
                <w:p w14:paraId="11932FE7" w14:textId="55D2B087" w:rsidR="00C51E36" w:rsidRPr="003200FD" w:rsidRDefault="00C51E36" w:rsidP="00611CF6">
                  <w:pPr>
                    <w:adjustRightInd w:val="0"/>
                    <w:spacing w:after="0" w:line="240" w:lineRule="auto"/>
                    <w:ind w:firstLine="0"/>
                    <w:rPr>
                      <w:bCs/>
                    </w:rPr>
                  </w:pPr>
                  <w:r w:rsidRPr="003200FD">
                    <w:rPr>
                      <w:bCs/>
                    </w:rPr>
                    <w:t>A 33 cm x L 20cm x C 20 cm (Aproximado)</w:t>
                  </w:r>
                </w:p>
                <w:p w14:paraId="56A165E4" w14:textId="77777777" w:rsidR="00C51E36" w:rsidRPr="003200FD" w:rsidRDefault="00C51E36" w:rsidP="00611CF6">
                  <w:pPr>
                    <w:adjustRightInd w:val="0"/>
                    <w:spacing w:after="0" w:line="240" w:lineRule="auto"/>
                    <w:ind w:firstLine="0"/>
                    <w:rPr>
                      <w:bCs/>
                    </w:rPr>
                  </w:pPr>
                </w:p>
                <w:p w14:paraId="71E3F2C0" w14:textId="77777777" w:rsidR="00C51E36" w:rsidRDefault="00C51E36" w:rsidP="00611CF6">
                  <w:pPr>
                    <w:adjustRightInd w:val="0"/>
                    <w:spacing w:after="0" w:line="240" w:lineRule="auto"/>
                    <w:ind w:firstLine="0"/>
                    <w:rPr>
                      <w:bCs/>
                    </w:rPr>
                  </w:pPr>
                  <w:r w:rsidRPr="003200FD">
                    <w:rPr>
                      <w:bCs/>
                    </w:rPr>
                    <w:t>Material: MDF, metal e plástico</w:t>
                  </w:r>
                </w:p>
                <w:p w14:paraId="6C39E3AF" w14:textId="77777777" w:rsidR="004E5E1A" w:rsidRDefault="004E5E1A" w:rsidP="00611CF6">
                  <w:pPr>
                    <w:adjustRightInd w:val="0"/>
                    <w:spacing w:after="0" w:line="240" w:lineRule="auto"/>
                    <w:ind w:firstLine="0"/>
                    <w:rPr>
                      <w:bCs/>
                    </w:rPr>
                  </w:pPr>
                </w:p>
                <w:p w14:paraId="08CEC5C8" w14:textId="0E8D324F" w:rsidR="004E5E1A" w:rsidRPr="003200FD" w:rsidRDefault="004E5E1A" w:rsidP="00611CF6">
                  <w:pPr>
                    <w:adjustRightInd w:val="0"/>
                    <w:spacing w:after="0" w:line="240" w:lineRule="auto"/>
                    <w:ind w:firstLine="0"/>
                    <w:rPr>
                      <w:bCs/>
                    </w:rPr>
                  </w:pPr>
                  <w:r>
                    <w:rPr>
                      <w:bCs/>
                    </w:rPr>
                    <w:t>Marca: Bh Mania de Brincar ou superior</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8636FC" w14:textId="6E5573D1" w:rsidR="00C51E36" w:rsidRPr="003200FD" w:rsidRDefault="00C51E36" w:rsidP="000A6889">
                  <w:pPr>
                    <w:adjustRightInd w:val="0"/>
                    <w:spacing w:after="0" w:line="240" w:lineRule="auto"/>
                    <w:jc w:val="center"/>
                    <w:rPr>
                      <w:bCs/>
                    </w:rPr>
                  </w:pPr>
                  <w:r w:rsidRPr="003200FD">
                    <w:rPr>
                      <w:noProof/>
                    </w:rPr>
                    <w:drawing>
                      <wp:anchor distT="0" distB="0" distL="114300" distR="114300" simplePos="0" relativeHeight="251654144" behindDoc="1" locked="0" layoutInCell="1" allowOverlap="1" wp14:anchorId="542CB0F1" wp14:editId="1A0AF5A2">
                        <wp:simplePos x="0" y="0"/>
                        <wp:positionH relativeFrom="column">
                          <wp:posOffset>278130</wp:posOffset>
                        </wp:positionH>
                        <wp:positionV relativeFrom="paragraph">
                          <wp:posOffset>-6350</wp:posOffset>
                        </wp:positionV>
                        <wp:extent cx="1168400" cy="1511935"/>
                        <wp:effectExtent l="0" t="0" r="0" b="0"/>
                        <wp:wrapTight wrapText="bothSides">
                          <wp:wrapPolygon edited="0">
                            <wp:start x="0" y="0"/>
                            <wp:lineTo x="0" y="21228"/>
                            <wp:lineTo x="21130" y="21228"/>
                            <wp:lineTo x="21130" y="0"/>
                            <wp:lineTo x="0" y="0"/>
                          </wp:wrapPolygon>
                        </wp:wrapTight>
                        <wp:docPr id="410337409"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68400" cy="15119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AF85DA0" w14:textId="77777777" w:rsidR="00C51E36" w:rsidRPr="003200FD" w:rsidRDefault="00C51E36" w:rsidP="00611CF6">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2CBB8A" w14:textId="77777777" w:rsidR="00C51E36" w:rsidRPr="003200FD" w:rsidRDefault="00C51E36" w:rsidP="00611CF6">
                  <w:pPr>
                    <w:adjustRightInd w:val="0"/>
                    <w:spacing w:after="0" w:line="240" w:lineRule="auto"/>
                    <w:ind w:firstLine="38"/>
                    <w:jc w:val="center"/>
                    <w:rPr>
                      <w:bCs/>
                    </w:rPr>
                  </w:pPr>
                  <w:r w:rsidRPr="003200FD">
                    <w:rPr>
                      <w:bCs/>
                    </w:rPr>
                    <w:t>13</w:t>
                  </w:r>
                </w:p>
              </w:tc>
            </w:tr>
            <w:tr w:rsidR="0088446F" w:rsidRPr="003200FD" w14:paraId="520311DA" w14:textId="77777777" w:rsidTr="0060781E">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53FE934" w14:textId="11ADFAB7" w:rsidR="00C51E36" w:rsidRPr="003200FD" w:rsidRDefault="00611CF6" w:rsidP="0088446F">
                  <w:pPr>
                    <w:spacing w:after="0" w:line="240" w:lineRule="auto"/>
                    <w:ind w:firstLine="0"/>
                    <w:jc w:val="center"/>
                  </w:pPr>
                  <w:r>
                    <w:t>0</w:t>
                  </w:r>
                  <w:r w:rsidR="00C51E36" w:rsidRPr="003200FD">
                    <w:t>4</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7FE21726" w14:textId="77777777" w:rsidR="00C51E36" w:rsidRPr="003200FD" w:rsidRDefault="00C51E36" w:rsidP="00611CF6">
                  <w:pPr>
                    <w:adjustRightInd w:val="0"/>
                    <w:spacing w:after="0" w:line="240" w:lineRule="auto"/>
                    <w:ind w:firstLine="0"/>
                    <w:rPr>
                      <w:bCs/>
                    </w:rPr>
                  </w:pPr>
                  <w:r w:rsidRPr="003200FD">
                    <w:rPr>
                      <w:bCs/>
                    </w:rPr>
                    <w:t>Cubos De Encaixe</w:t>
                  </w:r>
                </w:p>
                <w:p w14:paraId="1F9F13E7" w14:textId="77777777" w:rsidR="00C51E36" w:rsidRPr="003200FD" w:rsidRDefault="00C51E36" w:rsidP="00611CF6">
                  <w:pPr>
                    <w:adjustRightInd w:val="0"/>
                    <w:spacing w:after="0" w:line="240" w:lineRule="auto"/>
                    <w:ind w:firstLine="0"/>
                    <w:rPr>
                      <w:bCs/>
                    </w:rPr>
                  </w:pPr>
                  <w:r w:rsidRPr="003200FD">
                    <w:rPr>
                      <w:bCs/>
                    </w:rPr>
                    <w:t>Cubo maior: 4cm x 8cm x 8cm</w:t>
                  </w:r>
                </w:p>
                <w:p w14:paraId="34CB4B94" w14:textId="77777777" w:rsidR="00C51E36" w:rsidRPr="003200FD" w:rsidRDefault="00C51E36" w:rsidP="00611CF6">
                  <w:pPr>
                    <w:adjustRightInd w:val="0"/>
                    <w:spacing w:after="0" w:line="240" w:lineRule="auto"/>
                    <w:ind w:firstLine="0"/>
                    <w:rPr>
                      <w:bCs/>
                    </w:rPr>
                  </w:pPr>
                  <w:r w:rsidRPr="003200FD">
                    <w:rPr>
                      <w:bCs/>
                    </w:rPr>
                    <w:t>Cubo menor: 3cm x 3cm x3cm</w:t>
                  </w:r>
                </w:p>
                <w:p w14:paraId="761F2B41" w14:textId="77777777" w:rsidR="00C51E36" w:rsidRPr="003200FD" w:rsidRDefault="00C51E36" w:rsidP="00611CF6">
                  <w:pPr>
                    <w:adjustRightInd w:val="0"/>
                    <w:spacing w:after="0" w:line="240" w:lineRule="auto"/>
                    <w:ind w:firstLine="0"/>
                    <w:rPr>
                      <w:bCs/>
                    </w:rPr>
                  </w:pPr>
                </w:p>
                <w:p w14:paraId="1B26FC49" w14:textId="77777777" w:rsidR="00C51E36" w:rsidRDefault="00C51E36" w:rsidP="00611CF6">
                  <w:pPr>
                    <w:adjustRightInd w:val="0"/>
                    <w:spacing w:after="0" w:line="240" w:lineRule="auto"/>
                    <w:ind w:firstLine="0"/>
                    <w:rPr>
                      <w:bCs/>
                    </w:rPr>
                  </w:pPr>
                  <w:r w:rsidRPr="003200FD">
                    <w:rPr>
                      <w:bCs/>
                    </w:rPr>
                    <w:t>Material: MDF</w:t>
                  </w:r>
                </w:p>
                <w:p w14:paraId="15C7F71A" w14:textId="77777777" w:rsidR="004E5E1A" w:rsidRDefault="004E5E1A" w:rsidP="00611CF6">
                  <w:pPr>
                    <w:adjustRightInd w:val="0"/>
                    <w:spacing w:after="0" w:line="240" w:lineRule="auto"/>
                    <w:ind w:firstLine="0"/>
                    <w:rPr>
                      <w:bCs/>
                    </w:rPr>
                  </w:pPr>
                </w:p>
                <w:p w14:paraId="24CB4930" w14:textId="335F507A" w:rsidR="004E5E1A" w:rsidRPr="003200FD" w:rsidRDefault="004E5E1A" w:rsidP="00611CF6">
                  <w:pPr>
                    <w:adjustRightInd w:val="0"/>
                    <w:spacing w:after="0" w:line="240" w:lineRule="auto"/>
                    <w:ind w:firstLine="0"/>
                    <w:rPr>
                      <w:bCs/>
                    </w:rPr>
                  </w:pPr>
                  <w:r>
                    <w:rPr>
                      <w:bCs/>
                    </w:rPr>
                    <w:t>Marca: Bh Mania de Brincar ou superior</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5C3718F" w14:textId="5CD3AD45" w:rsidR="00C51E36" w:rsidRPr="003200FD" w:rsidRDefault="00C51E36" w:rsidP="000A6889">
                  <w:pPr>
                    <w:adjustRightInd w:val="0"/>
                    <w:spacing w:after="0" w:line="240" w:lineRule="auto"/>
                    <w:jc w:val="center"/>
                    <w:rPr>
                      <w:bCs/>
                    </w:rPr>
                  </w:pPr>
                  <w:r w:rsidRPr="003200FD">
                    <w:rPr>
                      <w:noProof/>
                    </w:rPr>
                    <w:drawing>
                      <wp:anchor distT="0" distB="0" distL="114300" distR="114300" simplePos="0" relativeHeight="251653120" behindDoc="1" locked="0" layoutInCell="1" allowOverlap="1" wp14:anchorId="518CFB8B" wp14:editId="6075844E">
                        <wp:simplePos x="0" y="0"/>
                        <wp:positionH relativeFrom="column">
                          <wp:posOffset>246380</wp:posOffset>
                        </wp:positionH>
                        <wp:positionV relativeFrom="paragraph">
                          <wp:posOffset>-6350</wp:posOffset>
                        </wp:positionV>
                        <wp:extent cx="1383665" cy="1319530"/>
                        <wp:effectExtent l="0" t="0" r="6985" b="0"/>
                        <wp:wrapTight wrapText="bothSides">
                          <wp:wrapPolygon edited="0">
                            <wp:start x="0" y="0"/>
                            <wp:lineTo x="0" y="21205"/>
                            <wp:lineTo x="21412" y="21205"/>
                            <wp:lineTo x="21412" y="0"/>
                            <wp:lineTo x="0" y="0"/>
                          </wp:wrapPolygon>
                        </wp:wrapTight>
                        <wp:docPr id="1951396050"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83665" cy="131953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5E83A7D" w14:textId="77777777" w:rsidR="00C51E36" w:rsidRPr="003200FD" w:rsidRDefault="00C51E36" w:rsidP="003F61ED">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18A873" w14:textId="77777777" w:rsidR="00C51E36" w:rsidRPr="003200FD" w:rsidRDefault="00C51E36" w:rsidP="003F61ED">
                  <w:pPr>
                    <w:adjustRightInd w:val="0"/>
                    <w:spacing w:after="0" w:line="240" w:lineRule="auto"/>
                    <w:ind w:firstLine="0"/>
                    <w:jc w:val="center"/>
                    <w:rPr>
                      <w:bCs/>
                    </w:rPr>
                  </w:pPr>
                  <w:r w:rsidRPr="003200FD">
                    <w:rPr>
                      <w:bCs/>
                    </w:rPr>
                    <w:t>13</w:t>
                  </w:r>
                </w:p>
              </w:tc>
            </w:tr>
            <w:tr w:rsidR="0088446F" w:rsidRPr="003200FD" w14:paraId="4D9307F3" w14:textId="77777777" w:rsidTr="0060781E">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AD0BC60" w14:textId="77777777" w:rsidR="00C51E36" w:rsidRPr="003200FD" w:rsidRDefault="00C51E36" w:rsidP="0088446F">
                  <w:pPr>
                    <w:spacing w:after="0" w:line="240" w:lineRule="auto"/>
                    <w:ind w:firstLine="0"/>
                    <w:jc w:val="center"/>
                  </w:pPr>
                  <w:r w:rsidRPr="003200FD">
                    <w:lastRenderedPageBreak/>
                    <w:t>05</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14D78319" w14:textId="444BD0B7" w:rsidR="00C51E36" w:rsidRPr="003200FD" w:rsidRDefault="00C51E36" w:rsidP="008B7066">
                  <w:pPr>
                    <w:adjustRightInd w:val="0"/>
                    <w:spacing w:after="0" w:line="240" w:lineRule="auto"/>
                    <w:ind w:firstLine="0"/>
                    <w:rPr>
                      <w:bCs/>
                    </w:rPr>
                  </w:pPr>
                  <w:r w:rsidRPr="003200FD">
                    <w:rPr>
                      <w:bCs/>
                    </w:rPr>
                    <w:t xml:space="preserve">Kit </w:t>
                  </w:r>
                  <w:r w:rsidR="0060781E">
                    <w:rPr>
                      <w:bCs/>
                    </w:rPr>
                    <w:t xml:space="preserve">- </w:t>
                  </w:r>
                  <w:r w:rsidRPr="003200FD">
                    <w:rPr>
                      <w:bCs/>
                    </w:rPr>
                    <w:t>2 Painéis Psicomotor Tabuleiro Linhas Vazadas</w:t>
                  </w:r>
                  <w:r w:rsidR="00126ABB">
                    <w:rPr>
                      <w:bCs/>
                    </w:rPr>
                    <w:t>*</w:t>
                  </w:r>
                </w:p>
                <w:p w14:paraId="2ACD0FDA" w14:textId="77777777" w:rsidR="00C51E36" w:rsidRPr="003200FD" w:rsidRDefault="00C51E36" w:rsidP="008B7066">
                  <w:pPr>
                    <w:adjustRightInd w:val="0"/>
                    <w:spacing w:after="0" w:line="240" w:lineRule="auto"/>
                    <w:ind w:firstLine="0"/>
                    <w:rPr>
                      <w:bCs/>
                    </w:rPr>
                  </w:pPr>
                </w:p>
                <w:p w14:paraId="17E5F9C3" w14:textId="77777777" w:rsidR="00C51E36" w:rsidRPr="003200FD" w:rsidRDefault="00C51E36" w:rsidP="008B7066">
                  <w:pPr>
                    <w:adjustRightInd w:val="0"/>
                    <w:spacing w:after="0" w:line="240" w:lineRule="auto"/>
                    <w:ind w:firstLine="0"/>
                    <w:rPr>
                      <w:bCs/>
                    </w:rPr>
                  </w:pPr>
                  <w:r w:rsidRPr="003200FD">
                    <w:rPr>
                      <w:bCs/>
                    </w:rPr>
                    <w:t>Dimensões aproximadas:</w:t>
                  </w:r>
                </w:p>
                <w:p w14:paraId="6CAB5FF7" w14:textId="77777777" w:rsidR="00C51E36" w:rsidRPr="003200FD" w:rsidRDefault="00C51E36" w:rsidP="008B7066">
                  <w:pPr>
                    <w:adjustRightInd w:val="0"/>
                    <w:spacing w:after="0" w:line="240" w:lineRule="auto"/>
                    <w:ind w:firstLine="0"/>
                    <w:rPr>
                      <w:bCs/>
                    </w:rPr>
                  </w:pPr>
                  <w:r w:rsidRPr="003200FD">
                    <w:rPr>
                      <w:bCs/>
                    </w:rPr>
                    <w:t>28cm x 28cm</w:t>
                  </w:r>
                </w:p>
                <w:p w14:paraId="058D746E" w14:textId="77777777" w:rsidR="00C51E36" w:rsidRPr="003200FD" w:rsidRDefault="00C51E36" w:rsidP="008B7066">
                  <w:pPr>
                    <w:adjustRightInd w:val="0"/>
                    <w:spacing w:after="0" w:line="240" w:lineRule="auto"/>
                    <w:ind w:firstLine="0"/>
                    <w:rPr>
                      <w:bCs/>
                    </w:rPr>
                  </w:pPr>
                  <w:r w:rsidRPr="003200FD">
                    <w:rPr>
                      <w:bCs/>
                    </w:rPr>
                    <w:t xml:space="preserve"> </w:t>
                  </w:r>
                </w:p>
                <w:p w14:paraId="1EB85071" w14:textId="77777777" w:rsidR="00C51E36" w:rsidRPr="003200FD" w:rsidRDefault="00C51E36" w:rsidP="008B7066">
                  <w:pPr>
                    <w:adjustRightInd w:val="0"/>
                    <w:spacing w:after="0" w:line="240" w:lineRule="auto"/>
                    <w:ind w:firstLine="0"/>
                    <w:rPr>
                      <w:bCs/>
                    </w:rPr>
                  </w:pPr>
                  <w:r w:rsidRPr="003200FD">
                    <w:rPr>
                      <w:bCs/>
                    </w:rPr>
                    <w:t>Material:  MDF e pintados com tinta atóxica</w:t>
                  </w:r>
                </w:p>
                <w:p w14:paraId="1FF2C689" w14:textId="77777777" w:rsidR="00C51E36" w:rsidRPr="003200FD" w:rsidRDefault="00C51E36" w:rsidP="000A6889">
                  <w:pPr>
                    <w:adjustRightInd w:val="0"/>
                    <w:spacing w:after="0" w:line="240" w:lineRule="auto"/>
                    <w:rPr>
                      <w:bCs/>
                    </w:rPr>
                  </w:pPr>
                </w:p>
                <w:p w14:paraId="3D5FA080" w14:textId="77777777" w:rsidR="00C51E36" w:rsidRDefault="00C51E36" w:rsidP="008B7066">
                  <w:pPr>
                    <w:adjustRightInd w:val="0"/>
                    <w:spacing w:after="0" w:line="240" w:lineRule="auto"/>
                    <w:ind w:firstLine="0"/>
                    <w:rPr>
                      <w:bCs/>
                    </w:rPr>
                  </w:pPr>
                  <w:r w:rsidRPr="003200FD">
                    <w:rPr>
                      <w:bCs/>
                    </w:rPr>
                    <w:t>Modelos variados</w:t>
                  </w:r>
                </w:p>
                <w:p w14:paraId="6199F255" w14:textId="77777777" w:rsidR="00126ABB" w:rsidRDefault="00126ABB" w:rsidP="008B7066">
                  <w:pPr>
                    <w:adjustRightInd w:val="0"/>
                    <w:spacing w:after="0" w:line="240" w:lineRule="auto"/>
                    <w:ind w:firstLine="0"/>
                    <w:rPr>
                      <w:bCs/>
                    </w:rPr>
                  </w:pPr>
                </w:p>
                <w:p w14:paraId="3FB7342F" w14:textId="02914396" w:rsidR="00126ABB" w:rsidRPr="003200FD" w:rsidRDefault="00126ABB" w:rsidP="008B7066">
                  <w:pPr>
                    <w:adjustRightInd w:val="0"/>
                    <w:spacing w:after="0" w:line="240" w:lineRule="auto"/>
                    <w:ind w:firstLine="0"/>
                    <w:rPr>
                      <w:bCs/>
                    </w:rPr>
                  </w:pPr>
                  <w:r>
                    <w:rPr>
                      <w:bCs/>
                    </w:rPr>
                    <w:t>*</w:t>
                  </w:r>
                  <w:r w:rsidRPr="00126ABB">
                    <w:rPr>
                      <w:kern w:val="0"/>
                    </w:rPr>
                    <w:t xml:space="preserve"> </w:t>
                  </w:r>
                  <w:r w:rsidR="00F16E8E">
                    <w:rPr>
                      <w:bCs/>
                    </w:rPr>
                    <w:t>D</w:t>
                  </w:r>
                  <w:r w:rsidRPr="00126ABB">
                    <w:rPr>
                      <w:bCs/>
                    </w:rPr>
                    <w:t>iferença de tamanho de até 10% + ou pra -</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59D4AD" w14:textId="6B584EAA" w:rsidR="00C51E36" w:rsidRPr="003200FD" w:rsidRDefault="00C51E36" w:rsidP="000A6889">
                  <w:pPr>
                    <w:adjustRightInd w:val="0"/>
                    <w:spacing w:after="0" w:line="240" w:lineRule="auto"/>
                    <w:jc w:val="center"/>
                    <w:rPr>
                      <w:bCs/>
                    </w:rPr>
                  </w:pPr>
                  <w:r w:rsidRPr="003200FD">
                    <w:rPr>
                      <w:noProof/>
                    </w:rPr>
                    <w:drawing>
                      <wp:anchor distT="0" distB="0" distL="114300" distR="114300" simplePos="0" relativeHeight="251655168" behindDoc="1" locked="0" layoutInCell="1" allowOverlap="1" wp14:anchorId="289AF637" wp14:editId="22FD0A01">
                        <wp:simplePos x="0" y="0"/>
                        <wp:positionH relativeFrom="column">
                          <wp:posOffset>229235</wp:posOffset>
                        </wp:positionH>
                        <wp:positionV relativeFrom="paragraph">
                          <wp:posOffset>-58420</wp:posOffset>
                        </wp:positionV>
                        <wp:extent cx="1499870" cy="1446530"/>
                        <wp:effectExtent l="0" t="0" r="5080" b="1270"/>
                        <wp:wrapTight wrapText="bothSides">
                          <wp:wrapPolygon edited="0">
                            <wp:start x="0" y="0"/>
                            <wp:lineTo x="0" y="21335"/>
                            <wp:lineTo x="21399" y="21335"/>
                            <wp:lineTo x="21399" y="0"/>
                            <wp:lineTo x="0" y="0"/>
                          </wp:wrapPolygon>
                        </wp:wrapTight>
                        <wp:docPr id="12656493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99870" cy="144653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7B40D65F" w14:textId="77777777" w:rsidR="00C51E36" w:rsidRPr="003200FD" w:rsidRDefault="00C51E36" w:rsidP="008B7066">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6CFF83" w14:textId="77777777" w:rsidR="00C51E36" w:rsidRPr="003200FD" w:rsidRDefault="00C51E36" w:rsidP="008B7066">
                  <w:pPr>
                    <w:adjustRightInd w:val="0"/>
                    <w:spacing w:after="0" w:line="240" w:lineRule="auto"/>
                    <w:ind w:firstLine="0"/>
                    <w:jc w:val="center"/>
                    <w:rPr>
                      <w:bCs/>
                    </w:rPr>
                  </w:pPr>
                  <w:r w:rsidRPr="003200FD">
                    <w:rPr>
                      <w:bCs/>
                    </w:rPr>
                    <w:t>13</w:t>
                  </w:r>
                </w:p>
              </w:tc>
            </w:tr>
            <w:tr w:rsidR="0088446F" w:rsidRPr="003200FD" w14:paraId="52977909" w14:textId="77777777" w:rsidTr="0060781E">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CA4DA6F" w14:textId="71DC3E96" w:rsidR="00C51E36" w:rsidRPr="003200FD" w:rsidRDefault="008B7066" w:rsidP="0088446F">
                  <w:pPr>
                    <w:spacing w:after="0" w:line="240" w:lineRule="auto"/>
                    <w:ind w:firstLine="0"/>
                    <w:jc w:val="center"/>
                  </w:pPr>
                  <w:r>
                    <w:t>0</w:t>
                  </w:r>
                  <w:r w:rsidR="00C51E36" w:rsidRPr="003200FD">
                    <w:t>6</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7B5C9B81" w14:textId="5151ADFA" w:rsidR="00C51E36" w:rsidRPr="003200FD" w:rsidRDefault="00C51E36" w:rsidP="008B7066">
                  <w:pPr>
                    <w:adjustRightInd w:val="0"/>
                    <w:spacing w:after="0" w:line="240" w:lineRule="auto"/>
                    <w:ind w:firstLine="0"/>
                    <w:rPr>
                      <w:bCs/>
                    </w:rPr>
                  </w:pPr>
                  <w:r w:rsidRPr="003200FD">
                    <w:rPr>
                      <w:bCs/>
                    </w:rPr>
                    <w:t>Jogo De Encaixe Blocos Pedagógico De Montar</w:t>
                  </w:r>
                  <w:r w:rsidR="00F16E8E">
                    <w:rPr>
                      <w:bCs/>
                    </w:rPr>
                    <w:t>*</w:t>
                  </w:r>
                </w:p>
                <w:p w14:paraId="2AC69322" w14:textId="77777777" w:rsidR="00C51E36" w:rsidRPr="003200FD" w:rsidRDefault="00C51E36" w:rsidP="008B7066">
                  <w:pPr>
                    <w:adjustRightInd w:val="0"/>
                    <w:spacing w:after="0" w:line="240" w:lineRule="auto"/>
                    <w:ind w:firstLine="0"/>
                    <w:rPr>
                      <w:bCs/>
                    </w:rPr>
                  </w:pPr>
                </w:p>
                <w:p w14:paraId="1F074F27" w14:textId="77777777" w:rsidR="00C51E36" w:rsidRPr="003200FD" w:rsidRDefault="00C51E36" w:rsidP="008B7066">
                  <w:pPr>
                    <w:adjustRightInd w:val="0"/>
                    <w:spacing w:after="0" w:line="240" w:lineRule="auto"/>
                    <w:ind w:firstLine="0"/>
                    <w:rPr>
                      <w:bCs/>
                    </w:rPr>
                  </w:pPr>
                  <w:r w:rsidRPr="003200FD">
                    <w:rPr>
                      <w:bCs/>
                    </w:rPr>
                    <w:t>Kit com 60 blocos coloridos de encaixar e montar.</w:t>
                  </w:r>
                </w:p>
                <w:p w14:paraId="76744FCD" w14:textId="77777777" w:rsidR="00C51E36" w:rsidRPr="003200FD" w:rsidRDefault="00C51E36" w:rsidP="008B7066">
                  <w:pPr>
                    <w:adjustRightInd w:val="0"/>
                    <w:spacing w:after="0" w:line="240" w:lineRule="auto"/>
                    <w:ind w:firstLine="0"/>
                    <w:rPr>
                      <w:bCs/>
                    </w:rPr>
                  </w:pPr>
                </w:p>
                <w:p w14:paraId="672653FF" w14:textId="77777777" w:rsidR="00C51E36" w:rsidRPr="003200FD" w:rsidRDefault="00C51E36" w:rsidP="008B7066">
                  <w:pPr>
                    <w:adjustRightInd w:val="0"/>
                    <w:spacing w:after="0" w:line="240" w:lineRule="auto"/>
                    <w:ind w:firstLine="0"/>
                    <w:rPr>
                      <w:bCs/>
                    </w:rPr>
                  </w:pPr>
                  <w:r w:rsidRPr="003200FD">
                    <w:rPr>
                      <w:bCs/>
                    </w:rPr>
                    <w:t>Cores vibrantes</w:t>
                  </w:r>
                </w:p>
                <w:p w14:paraId="44714676" w14:textId="77777777" w:rsidR="00C51E36" w:rsidRPr="003200FD" w:rsidRDefault="00C51E36" w:rsidP="008B7066">
                  <w:pPr>
                    <w:adjustRightInd w:val="0"/>
                    <w:spacing w:after="0" w:line="240" w:lineRule="auto"/>
                    <w:ind w:firstLine="0"/>
                    <w:rPr>
                      <w:bCs/>
                    </w:rPr>
                  </w:pPr>
                </w:p>
                <w:p w14:paraId="48A8FB20" w14:textId="77777777" w:rsidR="00C51E36" w:rsidRPr="003200FD" w:rsidRDefault="00C51E36" w:rsidP="008B7066">
                  <w:pPr>
                    <w:adjustRightInd w:val="0"/>
                    <w:spacing w:after="0" w:line="240" w:lineRule="auto"/>
                    <w:ind w:firstLine="0"/>
                    <w:rPr>
                      <w:bCs/>
                    </w:rPr>
                  </w:pPr>
                  <w:r w:rsidRPr="003200FD">
                    <w:rPr>
                      <w:bCs/>
                    </w:rPr>
                    <w:t>Medida aproximadamente de 7,8 cm cada peça</w:t>
                  </w:r>
                </w:p>
                <w:p w14:paraId="15B6E7CC" w14:textId="77777777" w:rsidR="00C51E36" w:rsidRPr="003200FD" w:rsidRDefault="00C51E36" w:rsidP="008B7066">
                  <w:pPr>
                    <w:adjustRightInd w:val="0"/>
                    <w:spacing w:after="0" w:line="240" w:lineRule="auto"/>
                    <w:ind w:firstLine="0"/>
                    <w:rPr>
                      <w:bCs/>
                    </w:rPr>
                  </w:pPr>
                </w:p>
                <w:p w14:paraId="2D637E5B" w14:textId="77777777" w:rsidR="00C51E36" w:rsidRDefault="00C51E36" w:rsidP="008B7066">
                  <w:pPr>
                    <w:adjustRightInd w:val="0"/>
                    <w:spacing w:after="0" w:line="240" w:lineRule="auto"/>
                    <w:ind w:firstLine="0"/>
                    <w:rPr>
                      <w:bCs/>
                    </w:rPr>
                  </w:pPr>
                  <w:r w:rsidRPr="003200FD">
                    <w:rPr>
                      <w:bCs/>
                    </w:rPr>
                    <w:t xml:space="preserve">Material: Plástico, </w:t>
                  </w:r>
                  <w:r w:rsidR="0007213B" w:rsidRPr="003200FD">
                    <w:rPr>
                      <w:bCs/>
                    </w:rPr>
                    <w:t>resistente</w:t>
                  </w:r>
                </w:p>
                <w:p w14:paraId="7874A497" w14:textId="77777777" w:rsidR="00F16E8E" w:rsidRDefault="00F16E8E" w:rsidP="008B7066">
                  <w:pPr>
                    <w:adjustRightInd w:val="0"/>
                    <w:spacing w:after="0" w:line="240" w:lineRule="auto"/>
                    <w:ind w:firstLine="0"/>
                    <w:rPr>
                      <w:bCs/>
                    </w:rPr>
                  </w:pPr>
                </w:p>
                <w:p w14:paraId="24E7498A" w14:textId="2DDB29AC" w:rsidR="00F16E8E" w:rsidRPr="003200FD" w:rsidRDefault="00F16E8E" w:rsidP="008B7066">
                  <w:pPr>
                    <w:adjustRightInd w:val="0"/>
                    <w:spacing w:after="0" w:line="240" w:lineRule="auto"/>
                    <w:ind w:firstLine="0"/>
                    <w:rPr>
                      <w:bCs/>
                    </w:rPr>
                  </w:pPr>
                  <w:r>
                    <w:rPr>
                      <w:bCs/>
                    </w:rPr>
                    <w:t>*</w:t>
                  </w:r>
                  <w:r w:rsidRPr="00126ABB">
                    <w:rPr>
                      <w:kern w:val="0"/>
                    </w:rPr>
                    <w:t xml:space="preserve"> </w:t>
                  </w:r>
                  <w:r>
                    <w:rPr>
                      <w:bCs/>
                    </w:rPr>
                    <w:t>D</w:t>
                  </w:r>
                  <w:r w:rsidRPr="00126ABB">
                    <w:rPr>
                      <w:bCs/>
                    </w:rPr>
                    <w:t>iferença de tamanho de até 10% + ou pra -</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7FCF119" w14:textId="5AF84719" w:rsidR="00C51E36" w:rsidRPr="003200FD" w:rsidRDefault="00C51E36" w:rsidP="000A6889">
                  <w:pPr>
                    <w:adjustRightInd w:val="0"/>
                    <w:spacing w:after="0" w:line="240" w:lineRule="auto"/>
                    <w:jc w:val="center"/>
                    <w:rPr>
                      <w:bCs/>
                    </w:rPr>
                  </w:pPr>
                  <w:r w:rsidRPr="003200FD">
                    <w:rPr>
                      <w:noProof/>
                    </w:rPr>
                    <w:drawing>
                      <wp:anchor distT="0" distB="0" distL="114300" distR="114300" simplePos="0" relativeHeight="251656192" behindDoc="1" locked="0" layoutInCell="1" allowOverlap="1" wp14:anchorId="5BE452FA" wp14:editId="0FD96B7B">
                        <wp:simplePos x="0" y="0"/>
                        <wp:positionH relativeFrom="column">
                          <wp:posOffset>119380</wp:posOffset>
                        </wp:positionH>
                        <wp:positionV relativeFrom="paragraph">
                          <wp:posOffset>-13335</wp:posOffset>
                        </wp:positionV>
                        <wp:extent cx="1597660" cy="1572260"/>
                        <wp:effectExtent l="0" t="0" r="2540" b="8890"/>
                        <wp:wrapTight wrapText="bothSides">
                          <wp:wrapPolygon edited="0">
                            <wp:start x="0" y="0"/>
                            <wp:lineTo x="0" y="21460"/>
                            <wp:lineTo x="21377" y="21460"/>
                            <wp:lineTo x="21377" y="0"/>
                            <wp:lineTo x="0" y="0"/>
                          </wp:wrapPolygon>
                        </wp:wrapTight>
                        <wp:docPr id="2098487448"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97660" cy="15722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DBA2E3E" w14:textId="77777777" w:rsidR="00C51E36" w:rsidRPr="003200FD" w:rsidRDefault="00C51E36" w:rsidP="008B7066">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8CB20E" w14:textId="77777777" w:rsidR="00C51E36" w:rsidRPr="003200FD" w:rsidRDefault="00C51E36" w:rsidP="008B7066">
                  <w:pPr>
                    <w:adjustRightInd w:val="0"/>
                    <w:spacing w:after="0" w:line="240" w:lineRule="auto"/>
                    <w:ind w:firstLine="0"/>
                    <w:jc w:val="center"/>
                    <w:rPr>
                      <w:bCs/>
                    </w:rPr>
                  </w:pPr>
                  <w:r w:rsidRPr="003200FD">
                    <w:rPr>
                      <w:bCs/>
                    </w:rPr>
                    <w:t>13</w:t>
                  </w:r>
                </w:p>
              </w:tc>
            </w:tr>
            <w:tr w:rsidR="0088446F" w:rsidRPr="003200FD" w14:paraId="5B15A0EE" w14:textId="77777777" w:rsidTr="0060781E">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80B1FB8" w14:textId="7461ACB2" w:rsidR="00C51E36" w:rsidRPr="003200FD" w:rsidRDefault="0007213B" w:rsidP="0088446F">
                  <w:pPr>
                    <w:spacing w:after="0" w:line="240" w:lineRule="auto"/>
                    <w:ind w:firstLine="0"/>
                    <w:jc w:val="center"/>
                  </w:pPr>
                  <w:r>
                    <w:t>0</w:t>
                  </w:r>
                  <w:r w:rsidR="00C51E36" w:rsidRPr="003200FD">
                    <w:t>7</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7DCC9A53" w14:textId="4BDA65DA" w:rsidR="00C51E36" w:rsidRPr="003200FD" w:rsidRDefault="00C51E36" w:rsidP="0007213B">
                  <w:pPr>
                    <w:adjustRightInd w:val="0"/>
                    <w:spacing w:after="0" w:line="240" w:lineRule="auto"/>
                    <w:ind w:firstLine="0"/>
                    <w:rPr>
                      <w:bCs/>
                    </w:rPr>
                  </w:pPr>
                  <w:r w:rsidRPr="003200FD">
                    <w:rPr>
                      <w:bCs/>
                    </w:rPr>
                    <w:t>Kit</w:t>
                  </w:r>
                  <w:r w:rsidR="0060781E">
                    <w:rPr>
                      <w:bCs/>
                    </w:rPr>
                    <w:t xml:space="preserve"> -</w:t>
                  </w:r>
                  <w:r w:rsidRPr="003200FD">
                    <w:rPr>
                      <w:bCs/>
                    </w:rPr>
                    <w:t xml:space="preserve"> 5 Quebra-Cabeças Infantil Educativo 3D</w:t>
                  </w:r>
                  <w:r w:rsidR="00F16E8E">
                    <w:rPr>
                      <w:bCs/>
                    </w:rPr>
                    <w:t>*</w:t>
                  </w:r>
                </w:p>
                <w:p w14:paraId="2D49631B" w14:textId="77777777" w:rsidR="00C51E36" w:rsidRPr="003200FD" w:rsidRDefault="00C51E36" w:rsidP="0007213B">
                  <w:pPr>
                    <w:adjustRightInd w:val="0"/>
                    <w:spacing w:after="0" w:line="240" w:lineRule="auto"/>
                    <w:ind w:firstLine="0"/>
                    <w:rPr>
                      <w:bCs/>
                    </w:rPr>
                  </w:pPr>
                </w:p>
                <w:p w14:paraId="736BCD82" w14:textId="77777777" w:rsidR="00C51E36" w:rsidRPr="003200FD" w:rsidRDefault="00C51E36" w:rsidP="0007213B">
                  <w:pPr>
                    <w:adjustRightInd w:val="0"/>
                    <w:spacing w:after="0" w:line="240" w:lineRule="auto"/>
                    <w:ind w:firstLine="0"/>
                    <w:rPr>
                      <w:bCs/>
                    </w:rPr>
                  </w:pPr>
                  <w:r w:rsidRPr="003200FD">
                    <w:rPr>
                      <w:bCs/>
                    </w:rPr>
                    <w:t>Material do Produto: Madeira</w:t>
                  </w:r>
                </w:p>
                <w:p w14:paraId="09B7F81B" w14:textId="77777777" w:rsidR="00C51E36" w:rsidRPr="003200FD" w:rsidRDefault="00C51E36" w:rsidP="0007213B">
                  <w:pPr>
                    <w:adjustRightInd w:val="0"/>
                    <w:spacing w:after="0" w:line="240" w:lineRule="auto"/>
                    <w:ind w:firstLine="0"/>
                    <w:rPr>
                      <w:bCs/>
                    </w:rPr>
                  </w:pPr>
                </w:p>
                <w:p w14:paraId="71B5CB4B" w14:textId="77777777" w:rsidR="00C51E36" w:rsidRPr="003200FD" w:rsidRDefault="00C51E36" w:rsidP="0007213B">
                  <w:pPr>
                    <w:adjustRightInd w:val="0"/>
                    <w:spacing w:after="0" w:line="240" w:lineRule="auto"/>
                    <w:ind w:firstLine="0"/>
                    <w:rPr>
                      <w:bCs/>
                    </w:rPr>
                  </w:pPr>
                  <w:r w:rsidRPr="003200FD">
                    <w:rPr>
                      <w:bCs/>
                    </w:rPr>
                    <w:t>Tamanho do produto: entre 20x16 a 22X18</w:t>
                  </w:r>
                </w:p>
                <w:p w14:paraId="6644F1E2" w14:textId="77777777" w:rsidR="00C51E36" w:rsidRPr="003200FD" w:rsidRDefault="00C51E36" w:rsidP="0007213B">
                  <w:pPr>
                    <w:adjustRightInd w:val="0"/>
                    <w:spacing w:after="0" w:line="240" w:lineRule="auto"/>
                    <w:ind w:firstLine="0"/>
                    <w:rPr>
                      <w:bCs/>
                    </w:rPr>
                  </w:pPr>
                </w:p>
                <w:p w14:paraId="7E004BD5" w14:textId="77777777" w:rsidR="00C51E36" w:rsidRPr="003200FD" w:rsidRDefault="00C51E36" w:rsidP="0007213B">
                  <w:pPr>
                    <w:adjustRightInd w:val="0"/>
                    <w:spacing w:after="0" w:line="240" w:lineRule="auto"/>
                    <w:ind w:firstLine="0"/>
                    <w:rPr>
                      <w:bCs/>
                    </w:rPr>
                  </w:pPr>
                  <w:r w:rsidRPr="003200FD">
                    <w:rPr>
                      <w:bCs/>
                    </w:rPr>
                    <w:t>Entre 6 e 10 Peças Grandes, cada quebra-cabeça</w:t>
                  </w:r>
                </w:p>
                <w:p w14:paraId="6C6A1753" w14:textId="77777777" w:rsidR="00C51E36" w:rsidRPr="003200FD" w:rsidRDefault="00C51E36" w:rsidP="0007213B">
                  <w:pPr>
                    <w:adjustRightInd w:val="0"/>
                    <w:spacing w:after="0" w:line="240" w:lineRule="auto"/>
                    <w:ind w:firstLine="0"/>
                    <w:rPr>
                      <w:bCs/>
                    </w:rPr>
                  </w:pPr>
                </w:p>
                <w:p w14:paraId="653CC7F6" w14:textId="77777777" w:rsidR="00C51E36" w:rsidRDefault="00C51E36" w:rsidP="0007213B">
                  <w:pPr>
                    <w:adjustRightInd w:val="0"/>
                    <w:spacing w:after="0" w:line="240" w:lineRule="auto"/>
                    <w:ind w:firstLine="0"/>
                    <w:rPr>
                      <w:bCs/>
                    </w:rPr>
                  </w:pPr>
                  <w:r w:rsidRPr="003200FD">
                    <w:rPr>
                      <w:bCs/>
                    </w:rPr>
                    <w:t>Temas sortidos</w:t>
                  </w:r>
                </w:p>
                <w:p w14:paraId="355E357B" w14:textId="77777777" w:rsidR="00F16E8E" w:rsidRDefault="00F16E8E" w:rsidP="0007213B">
                  <w:pPr>
                    <w:adjustRightInd w:val="0"/>
                    <w:spacing w:after="0" w:line="240" w:lineRule="auto"/>
                    <w:ind w:firstLine="0"/>
                    <w:rPr>
                      <w:bCs/>
                    </w:rPr>
                  </w:pPr>
                </w:p>
                <w:p w14:paraId="3D0DA930" w14:textId="7A369223" w:rsidR="00F16E8E" w:rsidRPr="003200FD" w:rsidRDefault="00F16E8E" w:rsidP="0007213B">
                  <w:pPr>
                    <w:adjustRightInd w:val="0"/>
                    <w:spacing w:after="0" w:line="240" w:lineRule="auto"/>
                    <w:ind w:firstLine="0"/>
                    <w:rPr>
                      <w:bCs/>
                    </w:rPr>
                  </w:pPr>
                  <w:r>
                    <w:rPr>
                      <w:bCs/>
                    </w:rPr>
                    <w:t>*</w:t>
                  </w:r>
                  <w:r w:rsidRPr="00126ABB">
                    <w:rPr>
                      <w:kern w:val="0"/>
                    </w:rPr>
                    <w:t xml:space="preserve"> </w:t>
                  </w:r>
                  <w:r>
                    <w:rPr>
                      <w:bCs/>
                    </w:rPr>
                    <w:t>D</w:t>
                  </w:r>
                  <w:r w:rsidRPr="00126ABB">
                    <w:rPr>
                      <w:bCs/>
                    </w:rPr>
                    <w:t>iferença de tamanho de até 10% + ou pra -</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0206EC7" w14:textId="7C11D44D" w:rsidR="00C51E36" w:rsidRPr="003200FD" w:rsidRDefault="00C51E36" w:rsidP="000A6889">
                  <w:pPr>
                    <w:adjustRightInd w:val="0"/>
                    <w:spacing w:after="0" w:line="240" w:lineRule="auto"/>
                    <w:jc w:val="center"/>
                    <w:rPr>
                      <w:bCs/>
                    </w:rPr>
                  </w:pPr>
                  <w:r w:rsidRPr="003200FD">
                    <w:rPr>
                      <w:noProof/>
                    </w:rPr>
                    <w:drawing>
                      <wp:anchor distT="0" distB="0" distL="114300" distR="114300" simplePos="0" relativeHeight="251657216" behindDoc="1" locked="0" layoutInCell="1" allowOverlap="1" wp14:anchorId="61502719" wp14:editId="0EDB7D92">
                        <wp:simplePos x="0" y="0"/>
                        <wp:positionH relativeFrom="column">
                          <wp:posOffset>174625</wp:posOffset>
                        </wp:positionH>
                        <wp:positionV relativeFrom="paragraph">
                          <wp:posOffset>-54610</wp:posOffset>
                        </wp:positionV>
                        <wp:extent cx="1550035" cy="1480820"/>
                        <wp:effectExtent l="0" t="0" r="0" b="5080"/>
                        <wp:wrapTight wrapText="bothSides">
                          <wp:wrapPolygon edited="0">
                            <wp:start x="0" y="0"/>
                            <wp:lineTo x="0" y="21396"/>
                            <wp:lineTo x="21237" y="21396"/>
                            <wp:lineTo x="21237" y="0"/>
                            <wp:lineTo x="0" y="0"/>
                          </wp:wrapPolygon>
                        </wp:wrapTight>
                        <wp:docPr id="1901780572"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50035" cy="14808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746A80E" w14:textId="77777777" w:rsidR="00C51E36" w:rsidRPr="003200FD" w:rsidRDefault="00C51E36" w:rsidP="0007213B">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A9D9CF" w14:textId="77777777" w:rsidR="00C51E36" w:rsidRPr="003200FD" w:rsidRDefault="00C51E36" w:rsidP="0007213B">
                  <w:pPr>
                    <w:adjustRightInd w:val="0"/>
                    <w:spacing w:after="0" w:line="240" w:lineRule="auto"/>
                    <w:ind w:firstLine="0"/>
                    <w:jc w:val="center"/>
                    <w:rPr>
                      <w:bCs/>
                    </w:rPr>
                  </w:pPr>
                  <w:r w:rsidRPr="003200FD">
                    <w:rPr>
                      <w:bCs/>
                    </w:rPr>
                    <w:t>13</w:t>
                  </w:r>
                </w:p>
              </w:tc>
            </w:tr>
            <w:tr w:rsidR="0088446F" w:rsidRPr="003200FD" w14:paraId="75D6EFC7" w14:textId="77777777" w:rsidTr="0060781E">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67CBB648" w14:textId="4C58C674" w:rsidR="00022296" w:rsidRPr="003200FD" w:rsidRDefault="00022296" w:rsidP="0088446F">
                  <w:pPr>
                    <w:spacing w:after="0" w:line="240" w:lineRule="auto"/>
                    <w:ind w:firstLine="0"/>
                    <w:jc w:val="center"/>
                  </w:pPr>
                  <w:r>
                    <w:lastRenderedPageBreak/>
                    <w:t>0</w:t>
                  </w:r>
                  <w:r w:rsidRPr="003200FD">
                    <w:t>8</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0D1CD09C" w14:textId="1A913C7B" w:rsidR="00022296" w:rsidRPr="003200FD" w:rsidRDefault="00022296" w:rsidP="00022296">
                  <w:pPr>
                    <w:adjustRightInd w:val="0"/>
                    <w:spacing w:after="0" w:line="240" w:lineRule="auto"/>
                    <w:ind w:firstLine="0"/>
                    <w:rPr>
                      <w:bCs/>
                    </w:rPr>
                  </w:pPr>
                  <w:r w:rsidRPr="003200FD">
                    <w:rPr>
                      <w:bCs/>
                    </w:rPr>
                    <w:t>Kit</w:t>
                  </w:r>
                  <w:r w:rsidR="0060781E">
                    <w:rPr>
                      <w:bCs/>
                    </w:rPr>
                    <w:t xml:space="preserve"> -</w:t>
                  </w:r>
                  <w:r w:rsidRPr="003200FD">
                    <w:rPr>
                      <w:bCs/>
                    </w:rPr>
                    <w:t xml:space="preserve"> 5 Tetris de temas variados (exemplo bichos, números, carros)</w:t>
                  </w:r>
                  <w:r w:rsidR="00F16E8E">
                    <w:rPr>
                      <w:bCs/>
                    </w:rPr>
                    <w:t>*</w:t>
                  </w:r>
                </w:p>
                <w:p w14:paraId="257BAC18" w14:textId="77777777" w:rsidR="00022296" w:rsidRPr="003200FD" w:rsidRDefault="00022296" w:rsidP="00022296">
                  <w:pPr>
                    <w:adjustRightInd w:val="0"/>
                    <w:spacing w:after="0" w:line="240" w:lineRule="auto"/>
                    <w:ind w:firstLine="0"/>
                    <w:rPr>
                      <w:bCs/>
                    </w:rPr>
                  </w:pPr>
                </w:p>
                <w:p w14:paraId="1485C9C5" w14:textId="77777777" w:rsidR="00022296" w:rsidRPr="003200FD" w:rsidRDefault="00022296" w:rsidP="00022296">
                  <w:pPr>
                    <w:adjustRightInd w:val="0"/>
                    <w:spacing w:after="0" w:line="240" w:lineRule="auto"/>
                    <w:ind w:firstLine="0"/>
                    <w:rPr>
                      <w:bCs/>
                    </w:rPr>
                  </w:pPr>
                  <w:r w:rsidRPr="003200FD">
                    <w:rPr>
                      <w:bCs/>
                    </w:rPr>
                    <w:t>Material do Produto: Madeira</w:t>
                  </w:r>
                </w:p>
                <w:p w14:paraId="6B9A551E" w14:textId="77777777" w:rsidR="00022296" w:rsidRPr="003200FD" w:rsidRDefault="00022296" w:rsidP="00022296">
                  <w:pPr>
                    <w:adjustRightInd w:val="0"/>
                    <w:spacing w:after="0" w:line="240" w:lineRule="auto"/>
                    <w:ind w:firstLine="0"/>
                    <w:rPr>
                      <w:bCs/>
                    </w:rPr>
                  </w:pPr>
                </w:p>
                <w:p w14:paraId="1AC055D7" w14:textId="77777777" w:rsidR="00022296" w:rsidRPr="003200FD" w:rsidRDefault="00022296" w:rsidP="00022296">
                  <w:pPr>
                    <w:adjustRightInd w:val="0"/>
                    <w:spacing w:after="0" w:line="240" w:lineRule="auto"/>
                    <w:ind w:firstLine="0"/>
                    <w:rPr>
                      <w:bCs/>
                    </w:rPr>
                  </w:pPr>
                  <w:r w:rsidRPr="003200FD">
                    <w:rPr>
                      <w:bCs/>
                    </w:rPr>
                    <w:t>Tamanho: a partir de 16 cm</w:t>
                  </w:r>
                </w:p>
                <w:p w14:paraId="5FA9C8FC" w14:textId="77777777" w:rsidR="00022296" w:rsidRPr="003200FD" w:rsidRDefault="00022296" w:rsidP="00022296">
                  <w:pPr>
                    <w:adjustRightInd w:val="0"/>
                    <w:spacing w:after="0" w:line="240" w:lineRule="auto"/>
                    <w:ind w:firstLine="0"/>
                    <w:rPr>
                      <w:bCs/>
                    </w:rPr>
                  </w:pPr>
                </w:p>
                <w:p w14:paraId="0F904803" w14:textId="77777777" w:rsidR="00022296" w:rsidRPr="003200FD" w:rsidRDefault="00022296" w:rsidP="00022296">
                  <w:pPr>
                    <w:adjustRightInd w:val="0"/>
                    <w:spacing w:after="0" w:line="240" w:lineRule="auto"/>
                    <w:ind w:firstLine="0"/>
                    <w:rPr>
                      <w:bCs/>
                    </w:rPr>
                  </w:pPr>
                  <w:r w:rsidRPr="003200FD">
                    <w:rPr>
                      <w:bCs/>
                    </w:rPr>
                    <w:t>Entre 6 e 10 Peças Grandes, cada quebra-cabeça</w:t>
                  </w:r>
                </w:p>
                <w:p w14:paraId="2D27541D" w14:textId="77777777" w:rsidR="00022296" w:rsidRPr="003200FD" w:rsidRDefault="00022296" w:rsidP="00022296">
                  <w:pPr>
                    <w:adjustRightInd w:val="0"/>
                    <w:spacing w:after="0" w:line="240" w:lineRule="auto"/>
                    <w:ind w:firstLine="0"/>
                    <w:rPr>
                      <w:bCs/>
                    </w:rPr>
                  </w:pPr>
                </w:p>
                <w:p w14:paraId="716B8267" w14:textId="77777777" w:rsidR="00022296" w:rsidRDefault="00022296" w:rsidP="00022296">
                  <w:pPr>
                    <w:adjustRightInd w:val="0"/>
                    <w:spacing w:after="0" w:line="240" w:lineRule="auto"/>
                    <w:ind w:firstLine="0"/>
                    <w:rPr>
                      <w:bCs/>
                    </w:rPr>
                  </w:pPr>
                  <w:r w:rsidRPr="003200FD">
                    <w:rPr>
                      <w:bCs/>
                    </w:rPr>
                    <w:t>Temas sortidos</w:t>
                  </w:r>
                </w:p>
                <w:p w14:paraId="17280C95" w14:textId="77777777" w:rsidR="00F16E8E" w:rsidRDefault="00F16E8E" w:rsidP="00022296">
                  <w:pPr>
                    <w:adjustRightInd w:val="0"/>
                    <w:spacing w:after="0" w:line="240" w:lineRule="auto"/>
                    <w:ind w:firstLine="0"/>
                    <w:rPr>
                      <w:bCs/>
                    </w:rPr>
                  </w:pPr>
                </w:p>
                <w:p w14:paraId="58D298C7" w14:textId="76775F55" w:rsidR="00F16E8E" w:rsidRPr="003200FD" w:rsidRDefault="00F16E8E" w:rsidP="00022296">
                  <w:pPr>
                    <w:adjustRightInd w:val="0"/>
                    <w:spacing w:after="0" w:line="240" w:lineRule="auto"/>
                    <w:ind w:firstLine="0"/>
                    <w:rPr>
                      <w:bCs/>
                    </w:rPr>
                  </w:pPr>
                  <w:r>
                    <w:rPr>
                      <w:bCs/>
                    </w:rPr>
                    <w:t>*</w:t>
                  </w:r>
                  <w:r w:rsidRPr="00126ABB">
                    <w:rPr>
                      <w:kern w:val="0"/>
                    </w:rPr>
                    <w:t xml:space="preserve"> </w:t>
                  </w:r>
                  <w:r>
                    <w:rPr>
                      <w:bCs/>
                    </w:rPr>
                    <w:t>D</w:t>
                  </w:r>
                  <w:r w:rsidRPr="00126ABB">
                    <w:rPr>
                      <w:bCs/>
                    </w:rPr>
                    <w:t>iferença de tamanho de até 10% + ou pra -</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D5EE8B7" w14:textId="2D387D7D" w:rsidR="00022296" w:rsidRDefault="00022296" w:rsidP="00022296">
                  <w:pPr>
                    <w:adjustRightInd w:val="0"/>
                    <w:spacing w:after="0" w:line="240" w:lineRule="auto"/>
                    <w:jc w:val="center"/>
                    <w:rPr>
                      <w:noProof/>
                      <w:sz w:val="24"/>
                      <w:szCs w:val="20"/>
                    </w:rPr>
                  </w:pPr>
                  <w:r w:rsidRPr="003200FD">
                    <w:rPr>
                      <w:noProof/>
                    </w:rPr>
                    <w:drawing>
                      <wp:anchor distT="0" distB="0" distL="114300" distR="114300" simplePos="0" relativeHeight="251659264" behindDoc="1" locked="0" layoutInCell="1" allowOverlap="1" wp14:anchorId="1427EA6B" wp14:editId="68F4BBE7">
                        <wp:simplePos x="0" y="0"/>
                        <wp:positionH relativeFrom="column">
                          <wp:posOffset>213995</wp:posOffset>
                        </wp:positionH>
                        <wp:positionV relativeFrom="paragraph">
                          <wp:posOffset>-1737360</wp:posOffset>
                        </wp:positionV>
                        <wp:extent cx="1487170" cy="1725295"/>
                        <wp:effectExtent l="0" t="0" r="0" b="8255"/>
                        <wp:wrapSquare wrapText="bothSides"/>
                        <wp:docPr id="727900734"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87170" cy="17252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E53B6F" w14:textId="6B32F900" w:rsidR="00022296" w:rsidRPr="003200FD" w:rsidRDefault="00022296" w:rsidP="00022296">
                  <w:pPr>
                    <w:adjustRightInd w:val="0"/>
                    <w:spacing w:after="0" w:line="240" w:lineRule="auto"/>
                    <w:ind w:firstLine="0"/>
                    <w:rPr>
                      <w:noProof/>
                    </w:rPr>
                  </w:pPr>
                  <w:r w:rsidRPr="003200FD">
                    <w:rPr>
                      <w:noProof/>
                    </w:rPr>
                    <w:drawing>
                      <wp:anchor distT="0" distB="0" distL="114300" distR="114300" simplePos="0" relativeHeight="251658240" behindDoc="1" locked="0" layoutInCell="1" allowOverlap="1" wp14:anchorId="5AF8C199" wp14:editId="3D5109E0">
                        <wp:simplePos x="0" y="0"/>
                        <wp:positionH relativeFrom="column">
                          <wp:posOffset>262255</wp:posOffset>
                        </wp:positionH>
                        <wp:positionV relativeFrom="paragraph">
                          <wp:posOffset>0</wp:posOffset>
                        </wp:positionV>
                        <wp:extent cx="1304290" cy="1304290"/>
                        <wp:effectExtent l="0" t="0" r="0" b="0"/>
                        <wp:wrapSquare wrapText="bothSides"/>
                        <wp:docPr id="1041608777" name="Imagem 42" descr="Quebra-cabeça de tetris de animais de madei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Quebra-cabeça de tetris de animais de madeir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04290" cy="130429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6B260B61" w14:textId="3DC147BA" w:rsidR="00022296" w:rsidRPr="003200FD" w:rsidRDefault="00022296" w:rsidP="00022296">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tcPr>
                <w:p w14:paraId="2D8F8465" w14:textId="3AE97799" w:rsidR="00022296" w:rsidRPr="003200FD" w:rsidRDefault="00022296" w:rsidP="00022296">
                  <w:pPr>
                    <w:adjustRightInd w:val="0"/>
                    <w:spacing w:after="0" w:line="240" w:lineRule="auto"/>
                    <w:ind w:firstLine="0"/>
                    <w:jc w:val="center"/>
                    <w:rPr>
                      <w:bCs/>
                    </w:rPr>
                  </w:pPr>
                  <w:r w:rsidRPr="003200FD">
                    <w:rPr>
                      <w:bCs/>
                    </w:rPr>
                    <w:t>13</w:t>
                  </w:r>
                </w:p>
              </w:tc>
            </w:tr>
            <w:tr w:rsidR="0088446F" w:rsidRPr="003200FD" w14:paraId="43EA269B" w14:textId="77777777" w:rsidTr="0060781E">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1B9A45F" w14:textId="140B7D61" w:rsidR="00022296" w:rsidRPr="003200FD" w:rsidRDefault="00022296" w:rsidP="0088446F">
                  <w:pPr>
                    <w:spacing w:after="0" w:line="240" w:lineRule="auto"/>
                    <w:ind w:firstLine="0"/>
                    <w:jc w:val="center"/>
                  </w:pPr>
                  <w:r>
                    <w:t>0</w:t>
                  </w:r>
                  <w:r w:rsidRPr="003200FD">
                    <w:t>9</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59E3ACBF" w14:textId="77777777" w:rsidR="00022296" w:rsidRPr="003200FD" w:rsidRDefault="00022296" w:rsidP="00022296">
                  <w:pPr>
                    <w:adjustRightInd w:val="0"/>
                    <w:spacing w:after="0" w:line="240" w:lineRule="auto"/>
                    <w:ind w:firstLine="0"/>
                    <w:rPr>
                      <w:bCs/>
                    </w:rPr>
                  </w:pPr>
                  <w:r w:rsidRPr="003200FD">
                    <w:rPr>
                      <w:bCs/>
                    </w:rPr>
                    <w:t xml:space="preserve">Maleta Cozinha Infantil 3 em 1 </w:t>
                  </w:r>
                </w:p>
                <w:p w14:paraId="0E670C3B" w14:textId="77777777" w:rsidR="00022296" w:rsidRPr="003200FD" w:rsidRDefault="00022296" w:rsidP="00022296">
                  <w:pPr>
                    <w:adjustRightInd w:val="0"/>
                    <w:spacing w:after="0" w:line="240" w:lineRule="auto"/>
                    <w:ind w:firstLine="0"/>
                    <w:rPr>
                      <w:bCs/>
                    </w:rPr>
                  </w:pPr>
                </w:p>
                <w:p w14:paraId="224CFC0B" w14:textId="77777777" w:rsidR="00022296" w:rsidRPr="003200FD" w:rsidRDefault="00022296" w:rsidP="00022296">
                  <w:pPr>
                    <w:adjustRightInd w:val="0"/>
                    <w:spacing w:after="0" w:line="240" w:lineRule="auto"/>
                    <w:ind w:firstLine="0"/>
                    <w:rPr>
                      <w:bCs/>
                    </w:rPr>
                  </w:pPr>
                  <w:r w:rsidRPr="003200FD">
                    <w:rPr>
                      <w:bCs/>
                    </w:rPr>
                    <w:t>3 em 1 possui 2 tipos de bancadas: uma menor e outra maior.</w:t>
                  </w:r>
                </w:p>
                <w:p w14:paraId="7E6DE5D8" w14:textId="77777777" w:rsidR="00022296" w:rsidRPr="003200FD" w:rsidRDefault="00022296" w:rsidP="00022296">
                  <w:pPr>
                    <w:adjustRightInd w:val="0"/>
                    <w:spacing w:after="0" w:line="240" w:lineRule="auto"/>
                    <w:ind w:firstLine="0"/>
                    <w:rPr>
                      <w:bCs/>
                    </w:rPr>
                  </w:pPr>
                </w:p>
                <w:p w14:paraId="591783FB" w14:textId="77777777" w:rsidR="00022296" w:rsidRPr="003200FD" w:rsidRDefault="00022296" w:rsidP="00022296">
                  <w:pPr>
                    <w:adjustRightInd w:val="0"/>
                    <w:spacing w:after="0" w:line="240" w:lineRule="auto"/>
                    <w:ind w:firstLine="0"/>
                    <w:rPr>
                      <w:bCs/>
                    </w:rPr>
                  </w:pPr>
                  <w:r w:rsidRPr="003200FD">
                    <w:rPr>
                      <w:bCs/>
                    </w:rPr>
                    <w:t xml:space="preserve">Material: Plástico </w:t>
                  </w:r>
                </w:p>
                <w:p w14:paraId="762F1F67" w14:textId="77777777" w:rsidR="00022296" w:rsidRPr="003200FD" w:rsidRDefault="00022296" w:rsidP="00022296">
                  <w:pPr>
                    <w:adjustRightInd w:val="0"/>
                    <w:spacing w:after="0" w:line="240" w:lineRule="auto"/>
                    <w:ind w:firstLine="0"/>
                    <w:rPr>
                      <w:bCs/>
                    </w:rPr>
                  </w:pPr>
                  <w:r w:rsidRPr="003200FD">
                    <w:rPr>
                      <w:bCs/>
                    </w:rPr>
                    <w:t>Dimensões Fechado (maleta): 27,0 x 22,0 x 10,0 cm aprox.</w:t>
                  </w:r>
                </w:p>
                <w:p w14:paraId="08D4AFDA" w14:textId="77777777" w:rsidR="00022296" w:rsidRPr="003200FD" w:rsidRDefault="00022296" w:rsidP="00022296">
                  <w:pPr>
                    <w:adjustRightInd w:val="0"/>
                    <w:spacing w:after="0" w:line="240" w:lineRule="auto"/>
                    <w:ind w:firstLine="0"/>
                    <w:rPr>
                      <w:bCs/>
                    </w:rPr>
                  </w:pPr>
                  <w:r w:rsidRPr="003200FD">
                    <w:rPr>
                      <w:bCs/>
                    </w:rPr>
                    <w:t>Dimensões Aberto (estação maior): 42,0 x 53,0 x 20,5 cm aprox.</w:t>
                  </w:r>
                </w:p>
                <w:p w14:paraId="626AF45E" w14:textId="77777777" w:rsidR="00022296" w:rsidRPr="003200FD" w:rsidRDefault="00022296" w:rsidP="00022296">
                  <w:pPr>
                    <w:adjustRightInd w:val="0"/>
                    <w:spacing w:after="0" w:line="240" w:lineRule="auto"/>
                    <w:ind w:firstLine="0"/>
                    <w:rPr>
                      <w:bCs/>
                    </w:rPr>
                  </w:pPr>
                  <w:r w:rsidRPr="003200FD">
                    <w:rPr>
                      <w:bCs/>
                    </w:rPr>
                    <w:t>Quantidade de peças: 28</w:t>
                  </w:r>
                </w:p>
                <w:p w14:paraId="3C2DA080" w14:textId="77777777" w:rsidR="00022296" w:rsidRPr="003200FD" w:rsidRDefault="00022296" w:rsidP="00022296">
                  <w:pPr>
                    <w:adjustRightInd w:val="0"/>
                    <w:spacing w:after="0" w:line="240" w:lineRule="auto"/>
                    <w:ind w:firstLine="0"/>
                    <w:rPr>
                      <w:bCs/>
                    </w:rPr>
                  </w:pPr>
                </w:p>
                <w:p w14:paraId="3D732CFC" w14:textId="77777777" w:rsidR="00022296" w:rsidRPr="003200FD" w:rsidRDefault="00022296" w:rsidP="00022296">
                  <w:pPr>
                    <w:adjustRightInd w:val="0"/>
                    <w:spacing w:after="0" w:line="240" w:lineRule="auto"/>
                    <w:ind w:firstLine="0"/>
                    <w:rPr>
                      <w:bCs/>
                    </w:rPr>
                  </w:pPr>
                  <w:r w:rsidRPr="003200FD">
                    <w:rPr>
                      <w:bCs/>
                    </w:rPr>
                    <w:t>Cor: neutra</w:t>
                  </w:r>
                </w:p>
                <w:p w14:paraId="06919B43" w14:textId="77777777" w:rsidR="00022296" w:rsidRPr="003200FD" w:rsidRDefault="00022296" w:rsidP="00DC79DA">
                  <w:pPr>
                    <w:adjustRightInd w:val="0"/>
                    <w:spacing w:after="0" w:line="240" w:lineRule="auto"/>
                    <w:ind w:firstLine="0"/>
                    <w:rPr>
                      <w:bCs/>
                    </w:rPr>
                  </w:pPr>
                </w:p>
                <w:p w14:paraId="1AFE1968" w14:textId="77777777" w:rsidR="00022296" w:rsidRPr="003200FD" w:rsidRDefault="00022296" w:rsidP="00687183">
                  <w:pPr>
                    <w:pStyle w:val="PargrafodaLista"/>
                    <w:numPr>
                      <w:ilvl w:val="0"/>
                      <w:numId w:val="37"/>
                    </w:numPr>
                    <w:tabs>
                      <w:tab w:val="left" w:pos="542"/>
                    </w:tabs>
                    <w:adjustRightInd w:val="0"/>
                    <w:spacing w:after="0" w:line="240" w:lineRule="auto"/>
                    <w:ind w:left="258" w:hanging="142"/>
                    <w:rPr>
                      <w:bCs/>
                    </w:rPr>
                  </w:pPr>
                  <w:r w:rsidRPr="003200FD">
                    <w:rPr>
                      <w:bCs/>
                    </w:rPr>
                    <w:t>Sugestão de conteúdo da maleta:</w:t>
                  </w:r>
                </w:p>
                <w:p w14:paraId="212169E0" w14:textId="77777777" w:rsidR="00022296" w:rsidRPr="003200FD" w:rsidRDefault="00022296" w:rsidP="00687183">
                  <w:pPr>
                    <w:pStyle w:val="PargrafodaLista"/>
                    <w:numPr>
                      <w:ilvl w:val="0"/>
                      <w:numId w:val="37"/>
                    </w:numPr>
                    <w:tabs>
                      <w:tab w:val="left" w:pos="542"/>
                    </w:tabs>
                    <w:adjustRightInd w:val="0"/>
                    <w:spacing w:after="0" w:line="240" w:lineRule="auto"/>
                    <w:ind w:left="258" w:hanging="142"/>
                    <w:rPr>
                      <w:bCs/>
                    </w:rPr>
                  </w:pPr>
                  <w:r w:rsidRPr="003200FD">
                    <w:rPr>
                      <w:bCs/>
                    </w:rPr>
                    <w:t xml:space="preserve">2 Mini pratinhos; </w:t>
                  </w:r>
                </w:p>
                <w:p w14:paraId="220C5C47" w14:textId="77777777" w:rsidR="00DC79DA" w:rsidRDefault="00022296" w:rsidP="00687183">
                  <w:pPr>
                    <w:pStyle w:val="PargrafodaLista"/>
                    <w:numPr>
                      <w:ilvl w:val="0"/>
                      <w:numId w:val="37"/>
                    </w:numPr>
                    <w:tabs>
                      <w:tab w:val="left" w:pos="542"/>
                    </w:tabs>
                    <w:adjustRightInd w:val="0"/>
                    <w:spacing w:after="0" w:line="240" w:lineRule="auto"/>
                    <w:ind w:left="258" w:hanging="142"/>
                    <w:rPr>
                      <w:bCs/>
                    </w:rPr>
                  </w:pPr>
                  <w:r w:rsidRPr="003200FD">
                    <w:rPr>
                      <w:bCs/>
                    </w:rPr>
                    <w:t>2 Mini garfinhos de brinquedo;</w:t>
                  </w:r>
                </w:p>
                <w:p w14:paraId="5D7E65BF" w14:textId="0143D343" w:rsidR="00022296" w:rsidRPr="00DC79DA" w:rsidRDefault="00022296" w:rsidP="00687183">
                  <w:pPr>
                    <w:pStyle w:val="PargrafodaLista"/>
                    <w:numPr>
                      <w:ilvl w:val="0"/>
                      <w:numId w:val="37"/>
                    </w:numPr>
                    <w:tabs>
                      <w:tab w:val="left" w:pos="542"/>
                    </w:tabs>
                    <w:adjustRightInd w:val="0"/>
                    <w:spacing w:after="0" w:line="240" w:lineRule="auto"/>
                    <w:ind w:left="258" w:hanging="142"/>
                    <w:rPr>
                      <w:bCs/>
                    </w:rPr>
                  </w:pPr>
                  <w:r w:rsidRPr="00DC79DA">
                    <w:rPr>
                      <w:bCs/>
                    </w:rPr>
                    <w:t xml:space="preserve">2 Mini colherzinhas de brinquedo; </w:t>
                  </w:r>
                </w:p>
                <w:p w14:paraId="55123251" w14:textId="77777777" w:rsidR="00022296" w:rsidRPr="003200FD" w:rsidRDefault="00022296" w:rsidP="00687183">
                  <w:pPr>
                    <w:pStyle w:val="PargrafodaLista"/>
                    <w:numPr>
                      <w:ilvl w:val="0"/>
                      <w:numId w:val="37"/>
                    </w:numPr>
                    <w:adjustRightInd w:val="0"/>
                    <w:spacing w:after="0" w:line="240" w:lineRule="auto"/>
                    <w:ind w:left="258" w:hanging="142"/>
                    <w:rPr>
                      <w:bCs/>
                    </w:rPr>
                  </w:pPr>
                  <w:r w:rsidRPr="003200FD">
                    <w:rPr>
                      <w:bCs/>
                    </w:rPr>
                    <w:t xml:space="preserve">2 Mini Faquinhas de brinquedo; </w:t>
                  </w:r>
                </w:p>
                <w:p w14:paraId="362136C7" w14:textId="77777777" w:rsidR="00022296" w:rsidRPr="003200FD" w:rsidRDefault="00022296" w:rsidP="00687183">
                  <w:pPr>
                    <w:pStyle w:val="PargrafodaLista"/>
                    <w:numPr>
                      <w:ilvl w:val="0"/>
                      <w:numId w:val="37"/>
                    </w:numPr>
                    <w:adjustRightInd w:val="0"/>
                    <w:spacing w:after="0" w:line="240" w:lineRule="auto"/>
                    <w:ind w:left="258" w:hanging="142"/>
                    <w:rPr>
                      <w:bCs/>
                    </w:rPr>
                  </w:pPr>
                  <w:r w:rsidRPr="003200FD">
                    <w:rPr>
                      <w:bCs/>
                    </w:rPr>
                    <w:t xml:space="preserve">1 Mini Espátula de brinquedo; </w:t>
                  </w:r>
                </w:p>
                <w:p w14:paraId="333F329B" w14:textId="77777777" w:rsidR="00022296" w:rsidRPr="003200FD" w:rsidRDefault="00022296" w:rsidP="00687183">
                  <w:pPr>
                    <w:pStyle w:val="PargrafodaLista"/>
                    <w:numPr>
                      <w:ilvl w:val="0"/>
                      <w:numId w:val="37"/>
                    </w:numPr>
                    <w:adjustRightInd w:val="0"/>
                    <w:spacing w:after="0" w:line="240" w:lineRule="auto"/>
                    <w:ind w:left="258" w:hanging="142"/>
                    <w:rPr>
                      <w:bCs/>
                    </w:rPr>
                  </w:pPr>
                  <w:r w:rsidRPr="003200FD">
                    <w:rPr>
                      <w:bCs/>
                    </w:rPr>
                    <w:t xml:space="preserve">1 Ovinho Frito; </w:t>
                  </w:r>
                </w:p>
                <w:p w14:paraId="1A8534A2" w14:textId="77777777" w:rsidR="00022296" w:rsidRPr="003200FD" w:rsidRDefault="00022296" w:rsidP="00687183">
                  <w:pPr>
                    <w:pStyle w:val="PargrafodaLista"/>
                    <w:numPr>
                      <w:ilvl w:val="0"/>
                      <w:numId w:val="37"/>
                    </w:numPr>
                    <w:adjustRightInd w:val="0"/>
                    <w:spacing w:after="0" w:line="240" w:lineRule="auto"/>
                    <w:ind w:left="258" w:hanging="142"/>
                    <w:rPr>
                      <w:bCs/>
                    </w:rPr>
                  </w:pPr>
                  <w:r w:rsidRPr="003200FD">
                    <w:rPr>
                      <w:bCs/>
                    </w:rPr>
                    <w:t xml:space="preserve">1 Cenoura; </w:t>
                  </w:r>
                </w:p>
                <w:p w14:paraId="0340F9E8" w14:textId="77777777" w:rsidR="00022296" w:rsidRPr="003200FD" w:rsidRDefault="00022296" w:rsidP="00687183">
                  <w:pPr>
                    <w:pStyle w:val="PargrafodaLista"/>
                    <w:numPr>
                      <w:ilvl w:val="0"/>
                      <w:numId w:val="37"/>
                    </w:numPr>
                    <w:adjustRightInd w:val="0"/>
                    <w:spacing w:after="0" w:line="240" w:lineRule="auto"/>
                    <w:ind w:left="258" w:hanging="142"/>
                    <w:rPr>
                      <w:bCs/>
                    </w:rPr>
                  </w:pPr>
                  <w:r w:rsidRPr="003200FD">
                    <w:rPr>
                      <w:bCs/>
                    </w:rPr>
                    <w:t xml:space="preserve">1 Repolho; </w:t>
                  </w:r>
                </w:p>
                <w:p w14:paraId="6EBFDE98" w14:textId="77777777" w:rsidR="00022296" w:rsidRPr="003200FD" w:rsidRDefault="00022296" w:rsidP="00687183">
                  <w:pPr>
                    <w:pStyle w:val="PargrafodaLista"/>
                    <w:numPr>
                      <w:ilvl w:val="0"/>
                      <w:numId w:val="37"/>
                    </w:numPr>
                    <w:adjustRightInd w:val="0"/>
                    <w:spacing w:after="0" w:line="240" w:lineRule="auto"/>
                    <w:ind w:left="258" w:hanging="142"/>
                    <w:rPr>
                      <w:bCs/>
                    </w:rPr>
                  </w:pPr>
                  <w:r w:rsidRPr="003200FD">
                    <w:rPr>
                      <w:bCs/>
                    </w:rPr>
                    <w:t xml:space="preserve">2 Mini Xícaras; </w:t>
                  </w:r>
                </w:p>
                <w:p w14:paraId="51CB5898" w14:textId="77777777" w:rsidR="00022296" w:rsidRPr="003200FD" w:rsidRDefault="00022296" w:rsidP="00687183">
                  <w:pPr>
                    <w:pStyle w:val="PargrafodaLista"/>
                    <w:numPr>
                      <w:ilvl w:val="0"/>
                      <w:numId w:val="37"/>
                    </w:numPr>
                    <w:adjustRightInd w:val="0"/>
                    <w:spacing w:after="0" w:line="240" w:lineRule="auto"/>
                    <w:ind w:left="258" w:hanging="142"/>
                    <w:rPr>
                      <w:bCs/>
                    </w:rPr>
                  </w:pPr>
                  <w:r w:rsidRPr="003200FD">
                    <w:rPr>
                      <w:bCs/>
                    </w:rPr>
                    <w:t xml:space="preserve">1 mini frigideira com tampa; </w:t>
                  </w:r>
                </w:p>
                <w:p w14:paraId="011294DE" w14:textId="77777777" w:rsidR="00022296" w:rsidRPr="003200FD" w:rsidRDefault="00022296" w:rsidP="00687183">
                  <w:pPr>
                    <w:pStyle w:val="PargrafodaLista"/>
                    <w:numPr>
                      <w:ilvl w:val="0"/>
                      <w:numId w:val="37"/>
                    </w:numPr>
                    <w:adjustRightInd w:val="0"/>
                    <w:spacing w:after="0" w:line="240" w:lineRule="auto"/>
                    <w:ind w:left="258" w:hanging="142"/>
                    <w:rPr>
                      <w:bCs/>
                    </w:rPr>
                  </w:pPr>
                  <w:r w:rsidRPr="003200FD">
                    <w:rPr>
                      <w:bCs/>
                    </w:rPr>
                    <w:t xml:space="preserve">1 Mini panela com tampa; </w:t>
                  </w:r>
                </w:p>
                <w:p w14:paraId="40E5AD5D" w14:textId="77777777" w:rsidR="00022296" w:rsidRPr="003200FD" w:rsidRDefault="00022296" w:rsidP="00687183">
                  <w:pPr>
                    <w:pStyle w:val="PargrafodaLista"/>
                    <w:numPr>
                      <w:ilvl w:val="0"/>
                      <w:numId w:val="37"/>
                    </w:numPr>
                    <w:adjustRightInd w:val="0"/>
                    <w:spacing w:after="0" w:line="240" w:lineRule="auto"/>
                    <w:ind w:left="258" w:hanging="142"/>
                    <w:rPr>
                      <w:bCs/>
                    </w:rPr>
                  </w:pPr>
                  <w:r w:rsidRPr="003200FD">
                    <w:rPr>
                      <w:bCs/>
                    </w:rPr>
                    <w:t xml:space="preserve">1 maleta; </w:t>
                  </w:r>
                </w:p>
                <w:p w14:paraId="4638A2C6" w14:textId="77777777" w:rsidR="00022296" w:rsidRPr="003200FD" w:rsidRDefault="00022296" w:rsidP="00687183">
                  <w:pPr>
                    <w:pStyle w:val="PargrafodaLista"/>
                    <w:numPr>
                      <w:ilvl w:val="0"/>
                      <w:numId w:val="37"/>
                    </w:numPr>
                    <w:adjustRightInd w:val="0"/>
                    <w:spacing w:after="0" w:line="240" w:lineRule="auto"/>
                    <w:ind w:left="258" w:hanging="142"/>
                    <w:rPr>
                      <w:bCs/>
                    </w:rPr>
                  </w:pPr>
                  <w:r w:rsidRPr="003200FD">
                    <w:rPr>
                      <w:bCs/>
                    </w:rPr>
                    <w:t xml:space="preserve">1 Mini torneira; </w:t>
                  </w:r>
                </w:p>
                <w:p w14:paraId="05C97102" w14:textId="77777777" w:rsidR="00022296" w:rsidRPr="003200FD" w:rsidRDefault="00022296" w:rsidP="00687183">
                  <w:pPr>
                    <w:pStyle w:val="PargrafodaLista"/>
                    <w:numPr>
                      <w:ilvl w:val="0"/>
                      <w:numId w:val="37"/>
                    </w:numPr>
                    <w:adjustRightInd w:val="0"/>
                    <w:spacing w:after="0" w:line="240" w:lineRule="auto"/>
                    <w:ind w:left="258" w:hanging="142"/>
                    <w:rPr>
                      <w:bCs/>
                    </w:rPr>
                  </w:pPr>
                  <w:r w:rsidRPr="003200FD">
                    <w:rPr>
                      <w:bCs/>
                    </w:rPr>
                    <w:t xml:space="preserve">8 peças de montagem da bancada; </w:t>
                  </w:r>
                </w:p>
                <w:p w14:paraId="3C03CA02" w14:textId="77777777" w:rsidR="00022296" w:rsidRDefault="00022296" w:rsidP="00687183">
                  <w:pPr>
                    <w:pStyle w:val="PargrafodaLista"/>
                    <w:numPr>
                      <w:ilvl w:val="0"/>
                      <w:numId w:val="37"/>
                    </w:numPr>
                    <w:adjustRightInd w:val="0"/>
                    <w:spacing w:after="0" w:line="240" w:lineRule="auto"/>
                    <w:ind w:left="258" w:hanging="142"/>
                    <w:rPr>
                      <w:bCs/>
                    </w:rPr>
                  </w:pPr>
                  <w:r w:rsidRPr="003200FD">
                    <w:rPr>
                      <w:bCs/>
                    </w:rPr>
                    <w:t>1 cartela de adesivos</w:t>
                  </w:r>
                </w:p>
                <w:p w14:paraId="6C75B492" w14:textId="77777777" w:rsidR="00901B69" w:rsidRDefault="00901B69" w:rsidP="00901B69">
                  <w:pPr>
                    <w:adjustRightInd w:val="0"/>
                    <w:spacing w:after="0" w:line="240" w:lineRule="auto"/>
                    <w:rPr>
                      <w:bCs/>
                    </w:rPr>
                  </w:pPr>
                </w:p>
                <w:p w14:paraId="1C00FC7F" w14:textId="53781C3E" w:rsidR="00901B69" w:rsidRPr="00901B69" w:rsidRDefault="00901B69" w:rsidP="00901B69">
                  <w:pPr>
                    <w:adjustRightInd w:val="0"/>
                    <w:spacing w:after="0" w:line="240" w:lineRule="auto"/>
                    <w:ind w:firstLine="0"/>
                    <w:rPr>
                      <w:bCs/>
                    </w:rPr>
                  </w:pPr>
                  <w:r>
                    <w:rPr>
                      <w:bCs/>
                    </w:rPr>
                    <w:lastRenderedPageBreak/>
                    <w:t xml:space="preserve">Marca: </w:t>
                  </w:r>
                  <w:r w:rsidRPr="00901B69">
                    <w:rPr>
                      <w:bCs/>
                    </w:rPr>
                    <w:t>Replay Kids</w:t>
                  </w:r>
                  <w:r>
                    <w:rPr>
                      <w:bCs/>
                    </w:rPr>
                    <w:t xml:space="preserve"> ou superior</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35266" w14:textId="046FB821" w:rsidR="00022296" w:rsidRPr="003200FD" w:rsidRDefault="00022296" w:rsidP="00022296">
                  <w:pPr>
                    <w:adjustRightInd w:val="0"/>
                    <w:spacing w:after="0" w:line="240" w:lineRule="auto"/>
                    <w:jc w:val="center"/>
                    <w:rPr>
                      <w:noProof/>
                      <w:sz w:val="24"/>
                      <w:szCs w:val="20"/>
                    </w:rPr>
                  </w:pPr>
                  <w:r w:rsidRPr="003200FD">
                    <w:rPr>
                      <w:noProof/>
                    </w:rPr>
                    <w:lastRenderedPageBreak/>
                    <w:drawing>
                      <wp:anchor distT="0" distB="0" distL="114300" distR="114300" simplePos="0" relativeHeight="251660288" behindDoc="1" locked="0" layoutInCell="1" allowOverlap="1" wp14:anchorId="5A58CA8F" wp14:editId="5B09ABEC">
                        <wp:simplePos x="0" y="0"/>
                        <wp:positionH relativeFrom="column">
                          <wp:posOffset>98425</wp:posOffset>
                        </wp:positionH>
                        <wp:positionV relativeFrom="paragraph">
                          <wp:posOffset>3810</wp:posOffset>
                        </wp:positionV>
                        <wp:extent cx="1824990" cy="1788795"/>
                        <wp:effectExtent l="0" t="0" r="3810" b="1905"/>
                        <wp:wrapTight wrapText="bothSides">
                          <wp:wrapPolygon edited="0">
                            <wp:start x="0" y="0"/>
                            <wp:lineTo x="0" y="21393"/>
                            <wp:lineTo x="21420" y="21393"/>
                            <wp:lineTo x="21420" y="0"/>
                            <wp:lineTo x="0" y="0"/>
                          </wp:wrapPolygon>
                        </wp:wrapTight>
                        <wp:docPr id="1772502277"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24990" cy="17887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67DD1115" w14:textId="77777777" w:rsidR="00022296" w:rsidRPr="003200FD" w:rsidRDefault="00022296" w:rsidP="00687183">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E5408D" w14:textId="77777777" w:rsidR="00022296" w:rsidRPr="003200FD" w:rsidRDefault="00022296" w:rsidP="00687183">
                  <w:pPr>
                    <w:adjustRightInd w:val="0"/>
                    <w:spacing w:after="0" w:line="240" w:lineRule="auto"/>
                    <w:ind w:firstLine="0"/>
                    <w:jc w:val="center"/>
                    <w:rPr>
                      <w:bCs/>
                    </w:rPr>
                  </w:pPr>
                  <w:r w:rsidRPr="003200FD">
                    <w:rPr>
                      <w:bCs/>
                    </w:rPr>
                    <w:t>13</w:t>
                  </w:r>
                </w:p>
              </w:tc>
            </w:tr>
            <w:tr w:rsidR="0088446F" w:rsidRPr="003200FD" w14:paraId="005894B7" w14:textId="77777777" w:rsidTr="0060781E">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8D7E9CB" w14:textId="77777777" w:rsidR="00022296" w:rsidRPr="003200FD" w:rsidRDefault="00022296" w:rsidP="0088446F">
                  <w:pPr>
                    <w:spacing w:after="0" w:line="240" w:lineRule="auto"/>
                    <w:ind w:firstLine="0"/>
                    <w:jc w:val="center"/>
                  </w:pPr>
                  <w:r w:rsidRPr="003200FD">
                    <w:t>10</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5E30D049" w14:textId="77777777" w:rsidR="00022296" w:rsidRPr="003200FD" w:rsidRDefault="00022296" w:rsidP="00687183">
                  <w:pPr>
                    <w:adjustRightInd w:val="0"/>
                    <w:spacing w:after="0" w:line="240" w:lineRule="auto"/>
                    <w:ind w:firstLine="0"/>
                    <w:rPr>
                      <w:bCs/>
                    </w:rPr>
                  </w:pPr>
                  <w:r w:rsidRPr="003200FD">
                    <w:rPr>
                      <w:bCs/>
                    </w:rPr>
                    <w:t>Maleta Oficina de Construções 3 em 1 Bancada de Ferramentas</w:t>
                  </w:r>
                </w:p>
                <w:p w14:paraId="11B35B90" w14:textId="77777777" w:rsidR="00022296" w:rsidRPr="003200FD" w:rsidRDefault="00022296" w:rsidP="00687183">
                  <w:pPr>
                    <w:adjustRightInd w:val="0"/>
                    <w:spacing w:after="0" w:line="240" w:lineRule="auto"/>
                    <w:ind w:firstLine="0"/>
                    <w:rPr>
                      <w:bCs/>
                    </w:rPr>
                  </w:pPr>
                </w:p>
                <w:p w14:paraId="28CC4B07" w14:textId="77777777" w:rsidR="00022296" w:rsidRPr="003200FD" w:rsidRDefault="00022296" w:rsidP="00687183">
                  <w:pPr>
                    <w:adjustRightInd w:val="0"/>
                    <w:spacing w:after="0" w:line="240" w:lineRule="auto"/>
                    <w:ind w:firstLine="0"/>
                    <w:rPr>
                      <w:bCs/>
                    </w:rPr>
                  </w:pPr>
                  <w:r w:rsidRPr="003200FD">
                    <w:rPr>
                      <w:bCs/>
                    </w:rPr>
                    <w:t xml:space="preserve">Material: Plástico </w:t>
                  </w:r>
                </w:p>
                <w:p w14:paraId="4067095C" w14:textId="77777777" w:rsidR="00022296" w:rsidRPr="003200FD" w:rsidRDefault="00022296" w:rsidP="00687183">
                  <w:pPr>
                    <w:adjustRightInd w:val="0"/>
                    <w:spacing w:after="0" w:line="240" w:lineRule="auto"/>
                    <w:ind w:firstLine="0"/>
                    <w:rPr>
                      <w:bCs/>
                    </w:rPr>
                  </w:pPr>
                  <w:r w:rsidRPr="003200FD">
                    <w:rPr>
                      <w:bCs/>
                    </w:rPr>
                    <w:t>Dimensões Fechado (maleta): 21,8 x 27,2 x 10,3 cm aprox.</w:t>
                  </w:r>
                </w:p>
                <w:p w14:paraId="4BDEE2A4" w14:textId="77777777" w:rsidR="00022296" w:rsidRPr="003200FD" w:rsidRDefault="00022296" w:rsidP="00687183">
                  <w:pPr>
                    <w:adjustRightInd w:val="0"/>
                    <w:spacing w:after="0" w:line="240" w:lineRule="auto"/>
                    <w:ind w:firstLine="0"/>
                    <w:rPr>
                      <w:bCs/>
                    </w:rPr>
                  </w:pPr>
                  <w:r w:rsidRPr="003200FD">
                    <w:rPr>
                      <w:bCs/>
                    </w:rPr>
                    <w:t>Dimensões Aberto (estação maior): 53 x 42 x 20,5 cm aprox.</w:t>
                  </w:r>
                </w:p>
                <w:p w14:paraId="40A98DB6" w14:textId="77777777" w:rsidR="00022296" w:rsidRPr="003200FD" w:rsidRDefault="00022296" w:rsidP="00687183">
                  <w:pPr>
                    <w:adjustRightInd w:val="0"/>
                    <w:spacing w:after="0" w:line="240" w:lineRule="auto"/>
                    <w:ind w:firstLine="0"/>
                    <w:rPr>
                      <w:bCs/>
                    </w:rPr>
                  </w:pPr>
                  <w:r w:rsidRPr="003200FD">
                    <w:rPr>
                      <w:bCs/>
                    </w:rPr>
                    <w:t>Quantidade de peças: 32</w:t>
                  </w:r>
                </w:p>
                <w:p w14:paraId="43AE5AAE" w14:textId="77777777" w:rsidR="00022296" w:rsidRPr="003200FD" w:rsidRDefault="00022296" w:rsidP="00687183">
                  <w:pPr>
                    <w:adjustRightInd w:val="0"/>
                    <w:spacing w:after="0" w:line="240" w:lineRule="auto"/>
                    <w:ind w:firstLine="0"/>
                    <w:rPr>
                      <w:bCs/>
                    </w:rPr>
                  </w:pPr>
                </w:p>
                <w:p w14:paraId="12D99DB4" w14:textId="77777777" w:rsidR="00022296" w:rsidRPr="003200FD" w:rsidRDefault="00022296" w:rsidP="00687183">
                  <w:pPr>
                    <w:adjustRightInd w:val="0"/>
                    <w:spacing w:after="0" w:line="240" w:lineRule="auto"/>
                    <w:ind w:firstLine="0"/>
                    <w:rPr>
                      <w:bCs/>
                    </w:rPr>
                  </w:pPr>
                  <w:r w:rsidRPr="003200FD">
                    <w:rPr>
                      <w:bCs/>
                    </w:rPr>
                    <w:t>Cor: neutra</w:t>
                  </w:r>
                </w:p>
                <w:p w14:paraId="4183C9B9" w14:textId="77777777" w:rsidR="00022296" w:rsidRPr="003200FD" w:rsidRDefault="00022296" w:rsidP="00687183">
                  <w:pPr>
                    <w:adjustRightInd w:val="0"/>
                    <w:spacing w:after="0" w:line="240" w:lineRule="auto"/>
                    <w:ind w:firstLine="0"/>
                    <w:rPr>
                      <w:bCs/>
                    </w:rPr>
                  </w:pPr>
                </w:p>
                <w:p w14:paraId="77DE950C" w14:textId="77777777" w:rsidR="00022296" w:rsidRPr="003200FD" w:rsidRDefault="00022296" w:rsidP="00687183">
                  <w:pPr>
                    <w:adjustRightInd w:val="0"/>
                    <w:spacing w:after="0" w:line="240" w:lineRule="auto"/>
                    <w:ind w:firstLine="0"/>
                    <w:rPr>
                      <w:bCs/>
                    </w:rPr>
                  </w:pPr>
                  <w:r w:rsidRPr="003200FD">
                    <w:rPr>
                      <w:bCs/>
                    </w:rPr>
                    <w:t>Sugestão de conteúdo da maleta:</w:t>
                  </w:r>
                </w:p>
                <w:p w14:paraId="3108DB35"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01X Bancada</w:t>
                  </w:r>
                </w:p>
                <w:p w14:paraId="3BCE3ED2"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01x Maleta</w:t>
                  </w:r>
                </w:p>
                <w:p w14:paraId="724CCB76"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01x Chave Philips</w:t>
                  </w:r>
                </w:p>
                <w:p w14:paraId="07267185"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01x Chave de fenda</w:t>
                  </w:r>
                </w:p>
                <w:p w14:paraId="68DDB456"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01x Chave inglesa</w:t>
                  </w:r>
                </w:p>
                <w:p w14:paraId="1C5C29DA"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01x Serra</w:t>
                  </w:r>
                </w:p>
                <w:p w14:paraId="16BE452C"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01x Martelo</w:t>
                  </w:r>
                </w:p>
                <w:p w14:paraId="1C706C92"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06x Porcas</w:t>
                  </w:r>
                </w:p>
                <w:p w14:paraId="2001F0BC"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06x Parafusos</w:t>
                  </w:r>
                </w:p>
                <w:p w14:paraId="057D3205"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02x Suportes para parafuso</w:t>
                  </w:r>
                </w:p>
                <w:p w14:paraId="2EF49580"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01x Serradeira de mesa</w:t>
                  </w:r>
                </w:p>
                <w:p w14:paraId="7818255D" w14:textId="77777777" w:rsidR="00022296" w:rsidRPr="003200FD" w:rsidRDefault="00022296" w:rsidP="00022296">
                  <w:pPr>
                    <w:pStyle w:val="PargrafodaLista"/>
                    <w:numPr>
                      <w:ilvl w:val="0"/>
                      <w:numId w:val="38"/>
                    </w:numPr>
                    <w:adjustRightInd w:val="0"/>
                    <w:spacing w:after="0" w:line="240" w:lineRule="auto"/>
                    <w:ind w:left="321" w:hanging="245"/>
                    <w:rPr>
                      <w:bCs/>
                    </w:rPr>
                  </w:pPr>
                  <w:r w:rsidRPr="003200FD">
                    <w:rPr>
                      <w:bCs/>
                    </w:rPr>
                    <w:t>01x Régua de ângulo</w:t>
                  </w:r>
                </w:p>
                <w:p w14:paraId="7A37EC2D" w14:textId="77777777" w:rsidR="00022296" w:rsidRDefault="00022296" w:rsidP="00022296">
                  <w:pPr>
                    <w:pStyle w:val="PargrafodaLista"/>
                    <w:numPr>
                      <w:ilvl w:val="0"/>
                      <w:numId w:val="38"/>
                    </w:numPr>
                    <w:adjustRightInd w:val="0"/>
                    <w:spacing w:after="0" w:line="240" w:lineRule="auto"/>
                    <w:ind w:left="321" w:hanging="245"/>
                    <w:rPr>
                      <w:bCs/>
                    </w:rPr>
                  </w:pPr>
                  <w:r w:rsidRPr="003200FD">
                    <w:rPr>
                      <w:bCs/>
                    </w:rPr>
                    <w:t>09x Peças de montagem da bancada</w:t>
                  </w:r>
                </w:p>
                <w:p w14:paraId="20AE7A3C" w14:textId="77777777" w:rsidR="00901B69" w:rsidRDefault="00901B69" w:rsidP="00901B69">
                  <w:pPr>
                    <w:adjustRightInd w:val="0"/>
                    <w:spacing w:after="0" w:line="240" w:lineRule="auto"/>
                    <w:ind w:firstLine="0"/>
                    <w:rPr>
                      <w:bCs/>
                    </w:rPr>
                  </w:pPr>
                </w:p>
                <w:p w14:paraId="515E6721" w14:textId="60941328" w:rsidR="00901B69" w:rsidRPr="00901B69" w:rsidRDefault="00901B69" w:rsidP="00901B69">
                  <w:pPr>
                    <w:adjustRightInd w:val="0"/>
                    <w:spacing w:after="0" w:line="240" w:lineRule="auto"/>
                    <w:ind w:left="76" w:firstLine="0"/>
                    <w:rPr>
                      <w:bCs/>
                    </w:rPr>
                  </w:pPr>
                  <w:r>
                    <w:rPr>
                      <w:bCs/>
                    </w:rPr>
                    <w:t xml:space="preserve">Marca: </w:t>
                  </w:r>
                  <w:r w:rsidRPr="00901B69">
                    <w:rPr>
                      <w:bCs/>
                    </w:rPr>
                    <w:t>Replay Kids</w:t>
                  </w:r>
                  <w:r>
                    <w:rPr>
                      <w:bCs/>
                    </w:rPr>
                    <w:t xml:space="preserve"> ou superior</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7510E" w14:textId="443B0F6B" w:rsidR="00022296" w:rsidRPr="003200FD" w:rsidRDefault="00022296" w:rsidP="00022296">
                  <w:pPr>
                    <w:adjustRightInd w:val="0"/>
                    <w:spacing w:after="0" w:line="240" w:lineRule="auto"/>
                    <w:jc w:val="center"/>
                    <w:rPr>
                      <w:noProof/>
                      <w:sz w:val="24"/>
                      <w:szCs w:val="20"/>
                    </w:rPr>
                  </w:pPr>
                  <w:r w:rsidRPr="003200FD">
                    <w:rPr>
                      <w:noProof/>
                    </w:rPr>
                    <w:drawing>
                      <wp:anchor distT="0" distB="0" distL="114300" distR="114300" simplePos="0" relativeHeight="251661312" behindDoc="1" locked="0" layoutInCell="1" allowOverlap="1" wp14:anchorId="1B5FB8ED" wp14:editId="2F4F2D42">
                        <wp:simplePos x="0" y="0"/>
                        <wp:positionH relativeFrom="column">
                          <wp:posOffset>6985</wp:posOffset>
                        </wp:positionH>
                        <wp:positionV relativeFrom="paragraph">
                          <wp:posOffset>66675</wp:posOffset>
                        </wp:positionV>
                        <wp:extent cx="1847850" cy="1884680"/>
                        <wp:effectExtent l="0" t="0" r="0" b="1270"/>
                        <wp:wrapTight wrapText="bothSides">
                          <wp:wrapPolygon edited="0">
                            <wp:start x="0" y="0"/>
                            <wp:lineTo x="0" y="21396"/>
                            <wp:lineTo x="21377" y="21396"/>
                            <wp:lineTo x="21377" y="0"/>
                            <wp:lineTo x="0" y="0"/>
                          </wp:wrapPolygon>
                        </wp:wrapTight>
                        <wp:docPr id="393303214"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47850" cy="1884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6DD476D" w14:textId="77777777" w:rsidR="00022296" w:rsidRPr="003200FD" w:rsidRDefault="00022296" w:rsidP="005F76CD">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09E30E" w14:textId="77777777" w:rsidR="00022296" w:rsidRPr="003200FD" w:rsidRDefault="00022296" w:rsidP="005F76CD">
                  <w:pPr>
                    <w:adjustRightInd w:val="0"/>
                    <w:spacing w:after="0" w:line="240" w:lineRule="auto"/>
                    <w:ind w:firstLine="0"/>
                    <w:jc w:val="center"/>
                    <w:rPr>
                      <w:bCs/>
                    </w:rPr>
                  </w:pPr>
                  <w:r w:rsidRPr="003200FD">
                    <w:rPr>
                      <w:bCs/>
                    </w:rPr>
                    <w:t>13</w:t>
                  </w:r>
                </w:p>
              </w:tc>
            </w:tr>
            <w:tr w:rsidR="0088446F" w:rsidRPr="003200FD" w14:paraId="2F3B4D76" w14:textId="77777777" w:rsidTr="0060781E">
              <w:trPr>
                <w:trHeight w:val="894"/>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614DD113" w14:textId="77777777" w:rsidR="00022296" w:rsidRPr="003200FD" w:rsidRDefault="00022296" w:rsidP="00022296">
                  <w:pPr>
                    <w:spacing w:after="0" w:line="240" w:lineRule="auto"/>
                    <w:jc w:val="center"/>
                  </w:pPr>
                </w:p>
                <w:p w14:paraId="015AA045" w14:textId="77777777" w:rsidR="00022296" w:rsidRPr="003200FD" w:rsidRDefault="00022296" w:rsidP="0060781E">
                  <w:pPr>
                    <w:spacing w:after="0" w:line="240" w:lineRule="auto"/>
                    <w:ind w:firstLine="0"/>
                    <w:jc w:val="center"/>
                  </w:pPr>
                  <w:r w:rsidRPr="003200FD">
                    <w:t>11</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0CC33B2E" w14:textId="02EC545D" w:rsidR="00022296" w:rsidRPr="003200FD" w:rsidRDefault="00022296" w:rsidP="0060781E">
                  <w:pPr>
                    <w:adjustRightInd w:val="0"/>
                    <w:spacing w:after="0" w:line="240" w:lineRule="auto"/>
                    <w:ind w:firstLine="0"/>
                    <w:rPr>
                      <w:bCs/>
                    </w:rPr>
                  </w:pPr>
                  <w:r w:rsidRPr="003200FD">
                    <w:rPr>
                      <w:bCs/>
                    </w:rPr>
                    <w:t xml:space="preserve">Kit </w:t>
                  </w:r>
                  <w:r w:rsidR="0060781E">
                    <w:rPr>
                      <w:bCs/>
                    </w:rPr>
                    <w:t xml:space="preserve">- </w:t>
                  </w:r>
                  <w:r w:rsidRPr="003200FD">
                    <w:rPr>
                      <w:bCs/>
                    </w:rPr>
                    <w:t>contendo 10 livrinhos ilustrados do Folclore brasileiro.</w:t>
                  </w:r>
                </w:p>
                <w:p w14:paraId="38C20B76" w14:textId="77777777" w:rsidR="00022296" w:rsidRPr="003200FD" w:rsidRDefault="00022296" w:rsidP="0060781E">
                  <w:pPr>
                    <w:adjustRightInd w:val="0"/>
                    <w:spacing w:after="0" w:line="240" w:lineRule="auto"/>
                    <w:ind w:firstLine="0"/>
                    <w:rPr>
                      <w:bCs/>
                    </w:rPr>
                  </w:pPr>
                </w:p>
                <w:p w14:paraId="073E723E" w14:textId="77777777" w:rsidR="00022296" w:rsidRPr="003200FD" w:rsidRDefault="00022296" w:rsidP="008A2A96">
                  <w:pPr>
                    <w:adjustRightInd w:val="0"/>
                    <w:spacing w:after="0" w:line="240" w:lineRule="auto"/>
                    <w:ind w:firstLine="0"/>
                    <w:rPr>
                      <w:bCs/>
                    </w:rPr>
                  </w:pPr>
                  <w:r w:rsidRPr="003200FD">
                    <w:rPr>
                      <w:bCs/>
                    </w:rPr>
                    <w:t>Sugestão de temas:</w:t>
                  </w:r>
                </w:p>
                <w:p w14:paraId="01B17185" w14:textId="77777777" w:rsidR="00022296" w:rsidRPr="003200FD" w:rsidRDefault="00022296" w:rsidP="008A2A96">
                  <w:pPr>
                    <w:adjustRightInd w:val="0"/>
                    <w:spacing w:after="0" w:line="240" w:lineRule="auto"/>
                    <w:ind w:firstLine="0"/>
                    <w:rPr>
                      <w:bCs/>
                    </w:rPr>
                  </w:pPr>
                  <w:r w:rsidRPr="003200FD">
                    <w:rPr>
                      <w:bCs/>
                    </w:rPr>
                    <w:t>Quem é o Boitatá</w:t>
                  </w:r>
                </w:p>
                <w:p w14:paraId="0F5CA940" w14:textId="77777777" w:rsidR="00022296" w:rsidRPr="003200FD" w:rsidRDefault="00022296" w:rsidP="008A2A96">
                  <w:pPr>
                    <w:adjustRightInd w:val="0"/>
                    <w:spacing w:after="0" w:line="240" w:lineRule="auto"/>
                    <w:ind w:firstLine="0"/>
                    <w:rPr>
                      <w:bCs/>
                    </w:rPr>
                  </w:pPr>
                  <w:r w:rsidRPr="003200FD">
                    <w:rPr>
                      <w:bCs/>
                    </w:rPr>
                    <w:t>Quem é a Mula sem Cabeça</w:t>
                  </w:r>
                </w:p>
                <w:p w14:paraId="70D5BCFD" w14:textId="77777777" w:rsidR="00022296" w:rsidRPr="003200FD" w:rsidRDefault="00022296" w:rsidP="008A2A96">
                  <w:pPr>
                    <w:adjustRightInd w:val="0"/>
                    <w:spacing w:after="0" w:line="240" w:lineRule="auto"/>
                    <w:ind w:firstLine="0"/>
                    <w:rPr>
                      <w:bCs/>
                    </w:rPr>
                  </w:pPr>
                  <w:r w:rsidRPr="003200FD">
                    <w:rPr>
                      <w:bCs/>
                    </w:rPr>
                    <w:t>Quem é o Curupira</w:t>
                  </w:r>
                </w:p>
                <w:p w14:paraId="52C0245B" w14:textId="77777777" w:rsidR="00022296" w:rsidRPr="003200FD" w:rsidRDefault="00022296" w:rsidP="008A2A96">
                  <w:pPr>
                    <w:adjustRightInd w:val="0"/>
                    <w:spacing w:after="0" w:line="240" w:lineRule="auto"/>
                    <w:ind w:firstLine="0"/>
                    <w:rPr>
                      <w:bCs/>
                    </w:rPr>
                  </w:pPr>
                  <w:r w:rsidRPr="003200FD">
                    <w:rPr>
                      <w:bCs/>
                    </w:rPr>
                    <w:t>Quem é o Negrinho do Pastoreio</w:t>
                  </w:r>
                </w:p>
                <w:p w14:paraId="303F8702" w14:textId="77777777" w:rsidR="00022296" w:rsidRPr="003200FD" w:rsidRDefault="00022296" w:rsidP="008A2A96">
                  <w:pPr>
                    <w:adjustRightInd w:val="0"/>
                    <w:spacing w:after="0" w:line="240" w:lineRule="auto"/>
                    <w:ind w:firstLine="0"/>
                    <w:rPr>
                      <w:bCs/>
                    </w:rPr>
                  </w:pPr>
                  <w:r w:rsidRPr="003200FD">
                    <w:rPr>
                      <w:bCs/>
                    </w:rPr>
                    <w:t>Quem é o Saci-Pererê</w:t>
                  </w:r>
                </w:p>
                <w:p w14:paraId="102B2A4D" w14:textId="77777777" w:rsidR="00022296" w:rsidRPr="003200FD" w:rsidRDefault="00022296" w:rsidP="008A2A96">
                  <w:pPr>
                    <w:adjustRightInd w:val="0"/>
                    <w:spacing w:after="0" w:line="240" w:lineRule="auto"/>
                    <w:ind w:firstLine="0"/>
                    <w:rPr>
                      <w:bCs/>
                    </w:rPr>
                  </w:pPr>
                  <w:r w:rsidRPr="003200FD">
                    <w:rPr>
                      <w:bCs/>
                    </w:rPr>
                    <w:t>Quem é a Iara</w:t>
                  </w:r>
                </w:p>
                <w:p w14:paraId="630285E4" w14:textId="77777777" w:rsidR="00022296" w:rsidRPr="003200FD" w:rsidRDefault="00022296" w:rsidP="008A2A96">
                  <w:pPr>
                    <w:adjustRightInd w:val="0"/>
                    <w:spacing w:after="0" w:line="240" w:lineRule="auto"/>
                    <w:ind w:firstLine="0"/>
                    <w:rPr>
                      <w:bCs/>
                    </w:rPr>
                  </w:pPr>
                  <w:r w:rsidRPr="003200FD">
                    <w:rPr>
                      <w:bCs/>
                    </w:rPr>
                    <w:t>Quem é o Bumba Meu Boi</w:t>
                  </w:r>
                </w:p>
                <w:p w14:paraId="72D76553" w14:textId="77777777" w:rsidR="00022296" w:rsidRPr="003200FD" w:rsidRDefault="00022296" w:rsidP="008A2A96">
                  <w:pPr>
                    <w:adjustRightInd w:val="0"/>
                    <w:spacing w:after="0" w:line="240" w:lineRule="auto"/>
                    <w:ind w:firstLine="0"/>
                    <w:rPr>
                      <w:bCs/>
                    </w:rPr>
                  </w:pPr>
                  <w:r w:rsidRPr="003200FD">
                    <w:rPr>
                      <w:bCs/>
                    </w:rPr>
                    <w:t>Quem é o Lobisomem</w:t>
                  </w:r>
                </w:p>
                <w:p w14:paraId="4C5717C3" w14:textId="77777777" w:rsidR="00022296" w:rsidRPr="003200FD" w:rsidRDefault="00022296" w:rsidP="008A2A96">
                  <w:pPr>
                    <w:adjustRightInd w:val="0"/>
                    <w:spacing w:after="0" w:line="240" w:lineRule="auto"/>
                    <w:ind w:firstLine="0"/>
                    <w:rPr>
                      <w:bCs/>
                    </w:rPr>
                  </w:pPr>
                  <w:r w:rsidRPr="003200FD">
                    <w:rPr>
                      <w:bCs/>
                    </w:rPr>
                    <w:t>Quem é o Boto Cor-De-Rosa</w:t>
                  </w:r>
                </w:p>
                <w:p w14:paraId="4437825C" w14:textId="77777777" w:rsidR="00022296" w:rsidRPr="003200FD" w:rsidRDefault="00022296" w:rsidP="008A2A96">
                  <w:pPr>
                    <w:adjustRightInd w:val="0"/>
                    <w:spacing w:after="0" w:line="240" w:lineRule="auto"/>
                    <w:ind w:firstLine="0"/>
                    <w:rPr>
                      <w:bCs/>
                    </w:rPr>
                  </w:pPr>
                  <w:r w:rsidRPr="003200FD">
                    <w:rPr>
                      <w:bCs/>
                    </w:rPr>
                    <w:t>Quem é o Bicho-Papão</w:t>
                  </w:r>
                </w:p>
                <w:p w14:paraId="2090DA31" w14:textId="77777777" w:rsidR="00022296" w:rsidRPr="003200FD" w:rsidRDefault="00022296" w:rsidP="008A2A96">
                  <w:pPr>
                    <w:adjustRightInd w:val="0"/>
                    <w:spacing w:after="0" w:line="240" w:lineRule="auto"/>
                    <w:ind w:firstLine="0"/>
                    <w:rPr>
                      <w:bCs/>
                    </w:rPr>
                  </w:pPr>
                </w:p>
                <w:p w14:paraId="700F4A50" w14:textId="26678DE3" w:rsidR="00022296" w:rsidRPr="003200FD" w:rsidRDefault="00022296" w:rsidP="008A2A96">
                  <w:pPr>
                    <w:adjustRightInd w:val="0"/>
                    <w:spacing w:after="0" w:line="240" w:lineRule="auto"/>
                    <w:ind w:firstLine="0"/>
                    <w:rPr>
                      <w:bCs/>
                    </w:rPr>
                  </w:pPr>
                  <w:r w:rsidRPr="003200FD">
                    <w:rPr>
                      <w:bCs/>
                    </w:rPr>
                    <w:t>Quantidade de páginas</w:t>
                  </w:r>
                  <w:r w:rsidR="008A2A96">
                    <w:rPr>
                      <w:bCs/>
                    </w:rPr>
                    <w:t xml:space="preserve"> mínimas</w:t>
                  </w:r>
                  <w:r w:rsidRPr="003200FD">
                    <w:rPr>
                      <w:bCs/>
                    </w:rPr>
                    <w:t xml:space="preserve">: 8 </w:t>
                  </w:r>
                </w:p>
                <w:p w14:paraId="15A2C7F7" w14:textId="77777777" w:rsidR="00022296" w:rsidRPr="003200FD" w:rsidRDefault="00022296" w:rsidP="008A2A96">
                  <w:pPr>
                    <w:adjustRightInd w:val="0"/>
                    <w:spacing w:after="0" w:line="240" w:lineRule="auto"/>
                    <w:ind w:firstLine="0"/>
                    <w:rPr>
                      <w:bCs/>
                    </w:rPr>
                  </w:pPr>
                  <w:r w:rsidRPr="003200FD">
                    <w:rPr>
                      <w:bCs/>
                    </w:rPr>
                    <w:lastRenderedPageBreak/>
                    <w:t>Medidas mínimas: 20cm x 13,5cm</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0DE0D99" w14:textId="4A567643" w:rsidR="00022296" w:rsidRPr="003200FD" w:rsidRDefault="00022296" w:rsidP="00022296">
                  <w:pPr>
                    <w:adjustRightInd w:val="0"/>
                    <w:spacing w:after="0" w:line="240" w:lineRule="auto"/>
                    <w:jc w:val="center"/>
                    <w:rPr>
                      <w:bCs/>
                    </w:rPr>
                  </w:pPr>
                  <w:r w:rsidRPr="003200FD">
                    <w:rPr>
                      <w:noProof/>
                    </w:rPr>
                    <w:lastRenderedPageBreak/>
                    <w:drawing>
                      <wp:anchor distT="0" distB="0" distL="114300" distR="114300" simplePos="0" relativeHeight="251662336" behindDoc="1" locked="0" layoutInCell="1" allowOverlap="1" wp14:anchorId="424621EE" wp14:editId="73E04549">
                        <wp:simplePos x="0" y="0"/>
                        <wp:positionH relativeFrom="column">
                          <wp:posOffset>66675</wp:posOffset>
                        </wp:positionH>
                        <wp:positionV relativeFrom="paragraph">
                          <wp:posOffset>-2540</wp:posOffset>
                        </wp:positionV>
                        <wp:extent cx="1802765" cy="1471295"/>
                        <wp:effectExtent l="0" t="0" r="6985" b="0"/>
                        <wp:wrapTight wrapText="bothSides">
                          <wp:wrapPolygon edited="0">
                            <wp:start x="0" y="0"/>
                            <wp:lineTo x="0" y="21255"/>
                            <wp:lineTo x="21455" y="21255"/>
                            <wp:lineTo x="21455" y="0"/>
                            <wp:lineTo x="0" y="0"/>
                          </wp:wrapPolygon>
                        </wp:wrapTight>
                        <wp:docPr id="962606313"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2765" cy="14712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1BC6946" w14:textId="77777777" w:rsidR="00022296" w:rsidRPr="003200FD" w:rsidRDefault="00022296" w:rsidP="008A2A96">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1F48DE" w14:textId="77777777" w:rsidR="00022296" w:rsidRPr="003200FD" w:rsidRDefault="00022296" w:rsidP="008A2A96">
                  <w:pPr>
                    <w:adjustRightInd w:val="0"/>
                    <w:spacing w:after="0" w:line="240" w:lineRule="auto"/>
                    <w:ind w:firstLine="32"/>
                    <w:jc w:val="center"/>
                    <w:rPr>
                      <w:bCs/>
                    </w:rPr>
                  </w:pPr>
                  <w:r w:rsidRPr="003200FD">
                    <w:rPr>
                      <w:bCs/>
                    </w:rPr>
                    <w:t>13</w:t>
                  </w:r>
                </w:p>
              </w:tc>
            </w:tr>
            <w:tr w:rsidR="0088446F" w:rsidRPr="003200FD" w14:paraId="792A5762" w14:textId="77777777" w:rsidTr="0060781E">
              <w:trPr>
                <w:trHeight w:val="1320"/>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11176610" w14:textId="77777777" w:rsidR="00022296" w:rsidRPr="003200FD" w:rsidRDefault="00022296" w:rsidP="0060781E">
                  <w:pPr>
                    <w:spacing w:after="0" w:line="240" w:lineRule="auto"/>
                    <w:ind w:firstLine="0"/>
                    <w:jc w:val="center"/>
                  </w:pPr>
                  <w:r w:rsidRPr="003200FD">
                    <w:t>12</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49B31E26" w14:textId="7DE3C449" w:rsidR="00022296" w:rsidRPr="003200FD" w:rsidRDefault="00022296" w:rsidP="008A2A96">
                  <w:pPr>
                    <w:adjustRightInd w:val="0"/>
                    <w:spacing w:after="0" w:line="240" w:lineRule="auto"/>
                    <w:ind w:firstLine="0"/>
                    <w:rPr>
                      <w:bCs/>
                    </w:rPr>
                  </w:pPr>
                  <w:r w:rsidRPr="003200FD">
                    <w:rPr>
                      <w:bCs/>
                    </w:rPr>
                    <w:t xml:space="preserve">Kit </w:t>
                  </w:r>
                  <w:r w:rsidR="008A2A96">
                    <w:rPr>
                      <w:bCs/>
                    </w:rPr>
                    <w:t xml:space="preserve">- </w:t>
                  </w:r>
                  <w:r w:rsidRPr="003200FD">
                    <w:rPr>
                      <w:bCs/>
                    </w:rPr>
                    <w:t xml:space="preserve">36 </w:t>
                  </w:r>
                  <w:r w:rsidR="008A2A96" w:rsidRPr="003200FD">
                    <w:rPr>
                      <w:bCs/>
                    </w:rPr>
                    <w:t>Minilivros</w:t>
                  </w:r>
                  <w:r w:rsidRPr="003200FD">
                    <w:rPr>
                      <w:bCs/>
                    </w:rPr>
                    <w:t xml:space="preserve"> Clássicos de conto de fadas/fábulas/Históricas Clássicas</w:t>
                  </w:r>
                </w:p>
                <w:p w14:paraId="77986354" w14:textId="77777777" w:rsidR="00022296" w:rsidRPr="003200FD" w:rsidRDefault="00022296" w:rsidP="008A2A96">
                  <w:pPr>
                    <w:adjustRightInd w:val="0"/>
                    <w:spacing w:after="0" w:line="240" w:lineRule="auto"/>
                    <w:ind w:firstLine="0"/>
                    <w:rPr>
                      <w:bCs/>
                    </w:rPr>
                  </w:pPr>
                </w:p>
                <w:p w14:paraId="2C279151" w14:textId="77777777" w:rsidR="00022296" w:rsidRPr="003200FD" w:rsidRDefault="00022296" w:rsidP="008A2A96">
                  <w:pPr>
                    <w:adjustRightInd w:val="0"/>
                    <w:spacing w:after="0" w:line="240" w:lineRule="auto"/>
                    <w:ind w:firstLine="0"/>
                    <w:rPr>
                      <w:bCs/>
                    </w:rPr>
                  </w:pPr>
                  <w:r w:rsidRPr="003200FD">
                    <w:rPr>
                      <w:bCs/>
                    </w:rPr>
                    <w:t>Sugestão de temas:</w:t>
                  </w:r>
                </w:p>
                <w:p w14:paraId="04FE9763" w14:textId="77777777" w:rsidR="00022296" w:rsidRPr="003200FD" w:rsidRDefault="00022296" w:rsidP="008A2A96">
                  <w:pPr>
                    <w:adjustRightInd w:val="0"/>
                    <w:spacing w:after="0" w:line="240" w:lineRule="auto"/>
                    <w:ind w:firstLine="0"/>
                    <w:rPr>
                      <w:bCs/>
                    </w:rPr>
                  </w:pPr>
                  <w:r w:rsidRPr="003200FD">
                    <w:rPr>
                      <w:bCs/>
                    </w:rPr>
                    <w:t>Chapeuzinho vermelho</w:t>
                  </w:r>
                </w:p>
                <w:p w14:paraId="360264F7" w14:textId="77777777" w:rsidR="00022296" w:rsidRPr="003200FD" w:rsidRDefault="00022296" w:rsidP="008A2A96">
                  <w:pPr>
                    <w:adjustRightInd w:val="0"/>
                    <w:spacing w:after="0" w:line="240" w:lineRule="auto"/>
                    <w:ind w:firstLine="0"/>
                    <w:rPr>
                      <w:bCs/>
                    </w:rPr>
                  </w:pPr>
                  <w:r w:rsidRPr="003200FD">
                    <w:rPr>
                      <w:bCs/>
                    </w:rPr>
                    <w:t>O pequeno príncipe</w:t>
                  </w:r>
                </w:p>
                <w:p w14:paraId="14E833D2" w14:textId="77777777" w:rsidR="00022296" w:rsidRPr="003200FD" w:rsidRDefault="00022296" w:rsidP="008A2A96">
                  <w:pPr>
                    <w:adjustRightInd w:val="0"/>
                    <w:spacing w:after="0" w:line="240" w:lineRule="auto"/>
                    <w:ind w:firstLine="0"/>
                    <w:rPr>
                      <w:bCs/>
                    </w:rPr>
                  </w:pPr>
                  <w:r w:rsidRPr="003200FD">
                    <w:rPr>
                      <w:bCs/>
                    </w:rPr>
                    <w:t>O sapateiro e os duendes</w:t>
                  </w:r>
                </w:p>
                <w:p w14:paraId="2B18BBD5" w14:textId="77777777" w:rsidR="00022296" w:rsidRPr="003200FD" w:rsidRDefault="00022296" w:rsidP="008A2A96">
                  <w:pPr>
                    <w:adjustRightInd w:val="0"/>
                    <w:spacing w:after="0" w:line="240" w:lineRule="auto"/>
                    <w:ind w:firstLine="0"/>
                    <w:rPr>
                      <w:bCs/>
                    </w:rPr>
                  </w:pPr>
                  <w:r w:rsidRPr="003200FD">
                    <w:rPr>
                      <w:bCs/>
                    </w:rPr>
                    <w:t>Os três porquinhos</w:t>
                  </w:r>
                </w:p>
                <w:p w14:paraId="6EEAAB39" w14:textId="77777777" w:rsidR="00022296" w:rsidRPr="003200FD" w:rsidRDefault="00022296" w:rsidP="008A2A96">
                  <w:pPr>
                    <w:adjustRightInd w:val="0"/>
                    <w:spacing w:after="0" w:line="240" w:lineRule="auto"/>
                    <w:ind w:firstLine="0"/>
                    <w:rPr>
                      <w:bCs/>
                    </w:rPr>
                  </w:pPr>
                  <w:r w:rsidRPr="003200FD">
                    <w:rPr>
                      <w:bCs/>
                    </w:rPr>
                    <w:t>O rato do campo e da cidade</w:t>
                  </w:r>
                </w:p>
                <w:p w14:paraId="3BB7A989" w14:textId="77777777" w:rsidR="00022296" w:rsidRPr="003200FD" w:rsidRDefault="00022296" w:rsidP="008A2A96">
                  <w:pPr>
                    <w:adjustRightInd w:val="0"/>
                    <w:spacing w:after="0" w:line="240" w:lineRule="auto"/>
                    <w:ind w:firstLine="0"/>
                    <w:rPr>
                      <w:bCs/>
                    </w:rPr>
                  </w:pPr>
                  <w:r w:rsidRPr="003200FD">
                    <w:rPr>
                      <w:bCs/>
                    </w:rPr>
                    <w:t>As 12 princesas bailarinas</w:t>
                  </w:r>
                </w:p>
                <w:p w14:paraId="0FEFC21E" w14:textId="77777777" w:rsidR="00022296" w:rsidRPr="003200FD" w:rsidRDefault="00022296" w:rsidP="008A2A96">
                  <w:pPr>
                    <w:adjustRightInd w:val="0"/>
                    <w:spacing w:after="0" w:line="240" w:lineRule="auto"/>
                    <w:ind w:firstLine="0"/>
                    <w:rPr>
                      <w:bCs/>
                    </w:rPr>
                  </w:pPr>
                  <w:r w:rsidRPr="003200FD">
                    <w:rPr>
                      <w:bCs/>
                    </w:rPr>
                    <w:t>A bela adormecida</w:t>
                  </w:r>
                </w:p>
                <w:p w14:paraId="7BF6A81A" w14:textId="77777777" w:rsidR="00022296" w:rsidRPr="003200FD" w:rsidRDefault="00022296" w:rsidP="008A2A96">
                  <w:pPr>
                    <w:adjustRightInd w:val="0"/>
                    <w:spacing w:after="0" w:line="240" w:lineRule="auto"/>
                    <w:ind w:firstLine="0"/>
                    <w:rPr>
                      <w:bCs/>
                    </w:rPr>
                  </w:pPr>
                  <w:r w:rsidRPr="003200FD">
                    <w:rPr>
                      <w:bCs/>
                    </w:rPr>
                    <w:t>Cinderela</w:t>
                  </w:r>
                </w:p>
                <w:p w14:paraId="409BD7EB" w14:textId="77777777" w:rsidR="00022296" w:rsidRPr="003200FD" w:rsidRDefault="00022296" w:rsidP="008A2A96">
                  <w:pPr>
                    <w:adjustRightInd w:val="0"/>
                    <w:spacing w:after="0" w:line="240" w:lineRule="auto"/>
                    <w:ind w:firstLine="0"/>
                    <w:rPr>
                      <w:bCs/>
                    </w:rPr>
                  </w:pPr>
                  <w:r w:rsidRPr="003200FD">
                    <w:rPr>
                      <w:bCs/>
                    </w:rPr>
                    <w:t>Pequena sereia</w:t>
                  </w:r>
                </w:p>
                <w:p w14:paraId="35B7308F" w14:textId="77777777" w:rsidR="00022296" w:rsidRPr="003200FD" w:rsidRDefault="00022296" w:rsidP="008A2A96">
                  <w:pPr>
                    <w:adjustRightInd w:val="0"/>
                    <w:spacing w:after="0" w:line="240" w:lineRule="auto"/>
                    <w:ind w:firstLine="0"/>
                    <w:rPr>
                      <w:bCs/>
                    </w:rPr>
                  </w:pPr>
                  <w:r w:rsidRPr="003200FD">
                    <w:rPr>
                      <w:bCs/>
                    </w:rPr>
                    <w:t>Alice no país das maravilhas</w:t>
                  </w:r>
                </w:p>
                <w:p w14:paraId="4FCE9DCA" w14:textId="77777777" w:rsidR="00022296" w:rsidRPr="003200FD" w:rsidRDefault="00022296" w:rsidP="008A2A96">
                  <w:pPr>
                    <w:adjustRightInd w:val="0"/>
                    <w:spacing w:after="0" w:line="240" w:lineRule="auto"/>
                    <w:ind w:firstLine="0"/>
                    <w:rPr>
                      <w:bCs/>
                    </w:rPr>
                  </w:pPr>
                  <w:r w:rsidRPr="003200FD">
                    <w:rPr>
                      <w:bCs/>
                    </w:rPr>
                    <w:t>Ali baba</w:t>
                  </w:r>
                </w:p>
                <w:p w14:paraId="44881EEE" w14:textId="77777777" w:rsidR="00022296" w:rsidRPr="003200FD" w:rsidRDefault="00022296" w:rsidP="008A2A96">
                  <w:pPr>
                    <w:adjustRightInd w:val="0"/>
                    <w:spacing w:after="0" w:line="240" w:lineRule="auto"/>
                    <w:ind w:firstLine="0"/>
                    <w:rPr>
                      <w:bCs/>
                    </w:rPr>
                  </w:pPr>
                  <w:r w:rsidRPr="003200FD">
                    <w:rPr>
                      <w:bCs/>
                    </w:rPr>
                    <w:t>Cachinhos dourados e os ursos</w:t>
                  </w:r>
                </w:p>
                <w:p w14:paraId="3517746B" w14:textId="77777777" w:rsidR="00022296" w:rsidRPr="003200FD" w:rsidRDefault="00022296" w:rsidP="008A2A96">
                  <w:pPr>
                    <w:adjustRightInd w:val="0"/>
                    <w:spacing w:after="0" w:line="240" w:lineRule="auto"/>
                    <w:ind w:firstLine="0"/>
                    <w:rPr>
                      <w:bCs/>
                    </w:rPr>
                  </w:pPr>
                  <w:r w:rsidRPr="003200FD">
                    <w:rPr>
                      <w:bCs/>
                    </w:rPr>
                    <w:t>O gato de botas</w:t>
                  </w:r>
                </w:p>
                <w:p w14:paraId="5FD9EC2F" w14:textId="77777777" w:rsidR="00022296" w:rsidRPr="003200FD" w:rsidRDefault="00022296" w:rsidP="008A2A96">
                  <w:pPr>
                    <w:adjustRightInd w:val="0"/>
                    <w:spacing w:after="0" w:line="240" w:lineRule="auto"/>
                    <w:ind w:firstLine="0"/>
                    <w:rPr>
                      <w:bCs/>
                    </w:rPr>
                  </w:pPr>
                  <w:r w:rsidRPr="003200FD">
                    <w:rPr>
                      <w:bCs/>
                    </w:rPr>
                    <w:t>João e maria</w:t>
                  </w:r>
                </w:p>
                <w:p w14:paraId="4646B392" w14:textId="77777777" w:rsidR="00022296" w:rsidRPr="003200FD" w:rsidRDefault="00022296" w:rsidP="008A2A96">
                  <w:pPr>
                    <w:adjustRightInd w:val="0"/>
                    <w:spacing w:after="0" w:line="240" w:lineRule="auto"/>
                    <w:ind w:firstLine="0"/>
                    <w:rPr>
                      <w:bCs/>
                    </w:rPr>
                  </w:pPr>
                  <w:r w:rsidRPr="003200FD">
                    <w:rPr>
                      <w:bCs/>
                    </w:rPr>
                    <w:t>João e o pé de feijão</w:t>
                  </w:r>
                </w:p>
                <w:p w14:paraId="2163C27B" w14:textId="77777777" w:rsidR="00022296" w:rsidRPr="003200FD" w:rsidRDefault="00022296" w:rsidP="008A2A96">
                  <w:pPr>
                    <w:adjustRightInd w:val="0"/>
                    <w:spacing w:after="0" w:line="240" w:lineRule="auto"/>
                    <w:ind w:firstLine="0"/>
                    <w:rPr>
                      <w:bCs/>
                    </w:rPr>
                  </w:pPr>
                  <w:r w:rsidRPr="003200FD">
                    <w:rPr>
                      <w:bCs/>
                    </w:rPr>
                    <w:t>O livro da selva</w:t>
                  </w:r>
                </w:p>
                <w:p w14:paraId="0B28A561" w14:textId="77777777" w:rsidR="00022296" w:rsidRPr="003200FD" w:rsidRDefault="00022296" w:rsidP="008A2A96">
                  <w:pPr>
                    <w:adjustRightInd w:val="0"/>
                    <w:spacing w:after="0" w:line="240" w:lineRule="auto"/>
                    <w:ind w:firstLine="0"/>
                    <w:rPr>
                      <w:bCs/>
                    </w:rPr>
                  </w:pPr>
                  <w:r w:rsidRPr="003200FD">
                    <w:rPr>
                      <w:bCs/>
                    </w:rPr>
                    <w:t>O mágico de oz</w:t>
                  </w:r>
                </w:p>
                <w:p w14:paraId="315D32A9" w14:textId="77777777" w:rsidR="00022296" w:rsidRPr="003200FD" w:rsidRDefault="00022296" w:rsidP="008A2A96">
                  <w:pPr>
                    <w:adjustRightInd w:val="0"/>
                    <w:spacing w:after="0" w:line="240" w:lineRule="auto"/>
                    <w:ind w:firstLine="0"/>
                    <w:rPr>
                      <w:bCs/>
                    </w:rPr>
                  </w:pPr>
                  <w:r w:rsidRPr="003200FD">
                    <w:rPr>
                      <w:bCs/>
                    </w:rPr>
                    <w:t>Os músicos de Bremen</w:t>
                  </w:r>
                </w:p>
                <w:p w14:paraId="5F6D4E9D" w14:textId="77777777" w:rsidR="00022296" w:rsidRPr="003200FD" w:rsidRDefault="00022296" w:rsidP="008A2A96">
                  <w:pPr>
                    <w:adjustRightInd w:val="0"/>
                    <w:spacing w:after="0" w:line="240" w:lineRule="auto"/>
                    <w:ind w:firstLine="0"/>
                    <w:rPr>
                      <w:bCs/>
                    </w:rPr>
                  </w:pPr>
                  <w:r w:rsidRPr="003200FD">
                    <w:rPr>
                      <w:bCs/>
                    </w:rPr>
                    <w:t>O patinho feio</w:t>
                  </w:r>
                </w:p>
                <w:p w14:paraId="7F6DD956" w14:textId="77777777" w:rsidR="00022296" w:rsidRPr="003200FD" w:rsidRDefault="00022296" w:rsidP="008A2A96">
                  <w:pPr>
                    <w:adjustRightInd w:val="0"/>
                    <w:spacing w:after="0" w:line="240" w:lineRule="auto"/>
                    <w:ind w:firstLine="0"/>
                    <w:rPr>
                      <w:bCs/>
                    </w:rPr>
                  </w:pPr>
                  <w:r w:rsidRPr="003200FD">
                    <w:rPr>
                      <w:bCs/>
                    </w:rPr>
                    <w:t>O pequeno polegar</w:t>
                  </w:r>
                </w:p>
                <w:p w14:paraId="3437C58F" w14:textId="77777777" w:rsidR="00022296" w:rsidRPr="003200FD" w:rsidRDefault="00022296" w:rsidP="008A2A96">
                  <w:pPr>
                    <w:adjustRightInd w:val="0"/>
                    <w:spacing w:after="0" w:line="240" w:lineRule="auto"/>
                    <w:ind w:firstLine="0"/>
                    <w:rPr>
                      <w:bCs/>
                    </w:rPr>
                  </w:pPr>
                  <w:r w:rsidRPr="003200FD">
                    <w:rPr>
                      <w:bCs/>
                    </w:rPr>
                    <w:t>Peter Pan</w:t>
                  </w:r>
                </w:p>
                <w:p w14:paraId="5AA2C89A" w14:textId="77777777" w:rsidR="00022296" w:rsidRPr="003200FD" w:rsidRDefault="00022296" w:rsidP="008A2A96">
                  <w:pPr>
                    <w:adjustRightInd w:val="0"/>
                    <w:spacing w:after="0" w:line="240" w:lineRule="auto"/>
                    <w:ind w:firstLine="0"/>
                    <w:rPr>
                      <w:bCs/>
                    </w:rPr>
                  </w:pPr>
                  <w:r w:rsidRPr="003200FD">
                    <w:rPr>
                      <w:bCs/>
                    </w:rPr>
                    <w:t>Pinóquio</w:t>
                  </w:r>
                </w:p>
                <w:p w14:paraId="31F6AAFD" w14:textId="77777777" w:rsidR="00022296" w:rsidRPr="003200FD" w:rsidRDefault="00022296" w:rsidP="008A2A96">
                  <w:pPr>
                    <w:adjustRightInd w:val="0"/>
                    <w:spacing w:after="0" w:line="240" w:lineRule="auto"/>
                    <w:ind w:firstLine="0"/>
                    <w:rPr>
                      <w:bCs/>
                    </w:rPr>
                  </w:pPr>
                  <w:r w:rsidRPr="003200FD">
                    <w:rPr>
                      <w:bCs/>
                    </w:rPr>
                    <w:t>O príncipe e o mendigo</w:t>
                  </w:r>
                </w:p>
                <w:p w14:paraId="5F0A8D17" w14:textId="77777777" w:rsidR="00022296" w:rsidRPr="003200FD" w:rsidRDefault="00022296" w:rsidP="008A2A96">
                  <w:pPr>
                    <w:adjustRightInd w:val="0"/>
                    <w:spacing w:after="0" w:line="240" w:lineRule="auto"/>
                    <w:ind w:firstLine="0"/>
                    <w:rPr>
                      <w:bCs/>
                    </w:rPr>
                  </w:pPr>
                  <w:r w:rsidRPr="003200FD">
                    <w:rPr>
                      <w:bCs/>
                    </w:rPr>
                    <w:t>Rei Arthur</w:t>
                  </w:r>
                </w:p>
                <w:p w14:paraId="32D39BC0" w14:textId="77777777" w:rsidR="00022296" w:rsidRPr="003200FD" w:rsidRDefault="00022296" w:rsidP="008A2A96">
                  <w:pPr>
                    <w:adjustRightInd w:val="0"/>
                    <w:spacing w:after="0" w:line="240" w:lineRule="auto"/>
                    <w:ind w:firstLine="0"/>
                    <w:rPr>
                      <w:bCs/>
                    </w:rPr>
                  </w:pPr>
                  <w:r w:rsidRPr="003200FD">
                    <w:rPr>
                      <w:bCs/>
                    </w:rPr>
                    <w:t>Rei leão da savana</w:t>
                  </w:r>
                </w:p>
                <w:p w14:paraId="7B0AD9E8" w14:textId="77777777" w:rsidR="00022296" w:rsidRPr="003200FD" w:rsidRDefault="00022296" w:rsidP="008A2A96">
                  <w:pPr>
                    <w:adjustRightInd w:val="0"/>
                    <w:spacing w:after="0" w:line="240" w:lineRule="auto"/>
                    <w:ind w:firstLine="0"/>
                    <w:rPr>
                      <w:bCs/>
                    </w:rPr>
                  </w:pPr>
                  <w:r w:rsidRPr="003200FD">
                    <w:rPr>
                      <w:bCs/>
                    </w:rPr>
                    <w:t>O soldadinho de chumbo</w:t>
                  </w:r>
                </w:p>
                <w:p w14:paraId="6A568C38" w14:textId="77777777" w:rsidR="00022296" w:rsidRPr="003200FD" w:rsidRDefault="00022296" w:rsidP="008A2A96">
                  <w:pPr>
                    <w:adjustRightInd w:val="0"/>
                    <w:spacing w:after="0" w:line="240" w:lineRule="auto"/>
                    <w:ind w:firstLine="0"/>
                    <w:rPr>
                      <w:bCs/>
                    </w:rPr>
                  </w:pPr>
                  <w:r w:rsidRPr="003200FD">
                    <w:rPr>
                      <w:bCs/>
                    </w:rPr>
                    <w:t>A assembleia dos ratos</w:t>
                  </w:r>
                </w:p>
                <w:p w14:paraId="154E32C3" w14:textId="77777777" w:rsidR="00022296" w:rsidRPr="003200FD" w:rsidRDefault="00022296" w:rsidP="008A2A96">
                  <w:pPr>
                    <w:adjustRightInd w:val="0"/>
                    <w:spacing w:after="0" w:line="240" w:lineRule="auto"/>
                    <w:ind w:firstLine="0"/>
                    <w:rPr>
                      <w:bCs/>
                    </w:rPr>
                  </w:pPr>
                  <w:r w:rsidRPr="003200FD">
                    <w:rPr>
                      <w:bCs/>
                    </w:rPr>
                    <w:t>A cigarra e a formiga</w:t>
                  </w:r>
                </w:p>
                <w:p w14:paraId="73FE2453" w14:textId="77777777" w:rsidR="00022296" w:rsidRPr="003200FD" w:rsidRDefault="00022296" w:rsidP="008A2A96">
                  <w:pPr>
                    <w:adjustRightInd w:val="0"/>
                    <w:spacing w:after="0" w:line="240" w:lineRule="auto"/>
                    <w:ind w:firstLine="0"/>
                    <w:rPr>
                      <w:bCs/>
                    </w:rPr>
                  </w:pPr>
                  <w:r w:rsidRPr="003200FD">
                    <w:rPr>
                      <w:bCs/>
                    </w:rPr>
                    <w:t>A galinha dos ovos de ouro</w:t>
                  </w:r>
                </w:p>
                <w:p w14:paraId="77C47AE9" w14:textId="77777777" w:rsidR="00022296" w:rsidRPr="003200FD" w:rsidRDefault="00022296" w:rsidP="008A2A96">
                  <w:pPr>
                    <w:adjustRightInd w:val="0"/>
                    <w:spacing w:after="0" w:line="240" w:lineRule="auto"/>
                    <w:ind w:firstLine="0"/>
                    <w:rPr>
                      <w:bCs/>
                    </w:rPr>
                  </w:pPr>
                  <w:r w:rsidRPr="003200FD">
                    <w:rPr>
                      <w:bCs/>
                    </w:rPr>
                    <w:t>O leão e o camundongo</w:t>
                  </w:r>
                </w:p>
                <w:p w14:paraId="47AC391A" w14:textId="77777777" w:rsidR="00022296" w:rsidRPr="003200FD" w:rsidRDefault="00022296" w:rsidP="008A2A96">
                  <w:pPr>
                    <w:adjustRightInd w:val="0"/>
                    <w:spacing w:after="0" w:line="240" w:lineRule="auto"/>
                    <w:ind w:firstLine="0"/>
                    <w:rPr>
                      <w:bCs/>
                    </w:rPr>
                  </w:pPr>
                  <w:r w:rsidRPr="003200FD">
                    <w:rPr>
                      <w:bCs/>
                    </w:rPr>
                    <w:t>A lebre e a tartaruga</w:t>
                  </w:r>
                </w:p>
                <w:p w14:paraId="3517690C" w14:textId="77777777" w:rsidR="00022296" w:rsidRPr="003200FD" w:rsidRDefault="00022296" w:rsidP="008A2A96">
                  <w:pPr>
                    <w:adjustRightInd w:val="0"/>
                    <w:spacing w:after="0" w:line="240" w:lineRule="auto"/>
                    <w:ind w:firstLine="0"/>
                    <w:rPr>
                      <w:bCs/>
                    </w:rPr>
                  </w:pPr>
                  <w:r w:rsidRPr="003200FD">
                    <w:rPr>
                      <w:bCs/>
                    </w:rPr>
                    <w:t>A bela e a fera</w:t>
                  </w:r>
                </w:p>
                <w:p w14:paraId="5E25B997" w14:textId="77777777" w:rsidR="00022296" w:rsidRPr="003200FD" w:rsidRDefault="00022296" w:rsidP="008A2A96">
                  <w:pPr>
                    <w:adjustRightInd w:val="0"/>
                    <w:spacing w:after="0" w:line="240" w:lineRule="auto"/>
                    <w:ind w:firstLine="0"/>
                    <w:rPr>
                      <w:bCs/>
                    </w:rPr>
                  </w:pPr>
                  <w:r w:rsidRPr="003200FD">
                    <w:rPr>
                      <w:bCs/>
                    </w:rPr>
                    <w:t>Branca de neve</w:t>
                  </w:r>
                </w:p>
                <w:p w14:paraId="684DB397" w14:textId="77777777" w:rsidR="00022296" w:rsidRPr="003200FD" w:rsidRDefault="00022296" w:rsidP="008A2A96">
                  <w:pPr>
                    <w:adjustRightInd w:val="0"/>
                    <w:spacing w:after="0" w:line="240" w:lineRule="auto"/>
                    <w:ind w:firstLine="0"/>
                    <w:rPr>
                      <w:bCs/>
                    </w:rPr>
                  </w:pPr>
                  <w:r w:rsidRPr="003200FD">
                    <w:rPr>
                      <w:bCs/>
                    </w:rPr>
                    <w:t xml:space="preserve">A princesa e o sapo </w:t>
                  </w:r>
                </w:p>
                <w:p w14:paraId="07EF8A9D" w14:textId="77777777" w:rsidR="00022296" w:rsidRPr="003200FD" w:rsidRDefault="00022296" w:rsidP="008A2A96">
                  <w:pPr>
                    <w:adjustRightInd w:val="0"/>
                    <w:spacing w:after="0" w:line="240" w:lineRule="auto"/>
                    <w:ind w:firstLine="0"/>
                    <w:rPr>
                      <w:bCs/>
                    </w:rPr>
                  </w:pPr>
                  <w:r w:rsidRPr="003200FD">
                    <w:rPr>
                      <w:bCs/>
                    </w:rPr>
                    <w:t>Rapunzel</w:t>
                  </w:r>
                </w:p>
                <w:p w14:paraId="0BA56BF3" w14:textId="77777777" w:rsidR="00022296" w:rsidRPr="003200FD" w:rsidRDefault="00022296" w:rsidP="008A2A96">
                  <w:pPr>
                    <w:adjustRightInd w:val="0"/>
                    <w:spacing w:after="0" w:line="240" w:lineRule="auto"/>
                    <w:ind w:firstLine="0"/>
                    <w:rPr>
                      <w:bCs/>
                    </w:rPr>
                  </w:pPr>
                  <w:r w:rsidRPr="003200FD">
                    <w:rPr>
                      <w:bCs/>
                    </w:rPr>
                    <w:t>A arca de Noé</w:t>
                  </w:r>
                </w:p>
                <w:p w14:paraId="642B049E" w14:textId="77777777" w:rsidR="00022296" w:rsidRPr="003200FD" w:rsidRDefault="00022296" w:rsidP="008A2A96">
                  <w:pPr>
                    <w:adjustRightInd w:val="0"/>
                    <w:spacing w:after="0" w:line="240" w:lineRule="auto"/>
                    <w:ind w:firstLine="0"/>
                    <w:rPr>
                      <w:bCs/>
                    </w:rPr>
                  </w:pPr>
                </w:p>
                <w:p w14:paraId="615D1C34" w14:textId="2D27993B" w:rsidR="00022296" w:rsidRPr="003200FD" w:rsidRDefault="00022296" w:rsidP="008A2A96">
                  <w:pPr>
                    <w:adjustRightInd w:val="0"/>
                    <w:spacing w:after="0" w:line="240" w:lineRule="auto"/>
                    <w:ind w:firstLine="0"/>
                    <w:rPr>
                      <w:bCs/>
                    </w:rPr>
                  </w:pPr>
                  <w:r w:rsidRPr="003200FD">
                    <w:rPr>
                      <w:bCs/>
                    </w:rPr>
                    <w:t xml:space="preserve">Quantidade </w:t>
                  </w:r>
                  <w:r w:rsidR="008A2A96">
                    <w:rPr>
                      <w:bCs/>
                    </w:rPr>
                    <w:t xml:space="preserve">mínima </w:t>
                  </w:r>
                  <w:r w:rsidRPr="003200FD">
                    <w:rPr>
                      <w:bCs/>
                    </w:rPr>
                    <w:t xml:space="preserve">de páginas: 16 </w:t>
                  </w:r>
                </w:p>
                <w:p w14:paraId="4C0FEBEE" w14:textId="77777777" w:rsidR="00022296" w:rsidRPr="003200FD" w:rsidRDefault="00022296" w:rsidP="008A2A96">
                  <w:pPr>
                    <w:adjustRightInd w:val="0"/>
                    <w:spacing w:after="0" w:line="240" w:lineRule="auto"/>
                    <w:ind w:firstLine="0"/>
                    <w:rPr>
                      <w:bCs/>
                    </w:rPr>
                  </w:pPr>
                  <w:r w:rsidRPr="003200FD">
                    <w:rPr>
                      <w:bCs/>
                    </w:rPr>
                    <w:t>Medidas mínimas: 10 x 13 cm</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DAD8AA" w14:textId="3F05CFDF" w:rsidR="00022296" w:rsidRPr="003200FD" w:rsidRDefault="00022296" w:rsidP="00022296">
                  <w:pPr>
                    <w:adjustRightInd w:val="0"/>
                    <w:spacing w:after="0" w:line="240" w:lineRule="auto"/>
                    <w:jc w:val="center"/>
                    <w:rPr>
                      <w:noProof/>
                      <w:sz w:val="24"/>
                      <w:szCs w:val="20"/>
                    </w:rPr>
                  </w:pPr>
                  <w:r w:rsidRPr="003200FD">
                    <w:rPr>
                      <w:noProof/>
                    </w:rPr>
                    <w:drawing>
                      <wp:anchor distT="0" distB="0" distL="114300" distR="114300" simplePos="0" relativeHeight="251663360" behindDoc="1" locked="0" layoutInCell="1" allowOverlap="1" wp14:anchorId="17908C64" wp14:editId="462AD590">
                        <wp:simplePos x="0" y="0"/>
                        <wp:positionH relativeFrom="column">
                          <wp:posOffset>67310</wp:posOffset>
                        </wp:positionH>
                        <wp:positionV relativeFrom="paragraph">
                          <wp:posOffset>-95250</wp:posOffset>
                        </wp:positionV>
                        <wp:extent cx="1833880" cy="1804670"/>
                        <wp:effectExtent l="0" t="0" r="0" b="5080"/>
                        <wp:wrapTight wrapText="bothSides">
                          <wp:wrapPolygon edited="0">
                            <wp:start x="0" y="0"/>
                            <wp:lineTo x="0" y="21433"/>
                            <wp:lineTo x="21316" y="21433"/>
                            <wp:lineTo x="21316" y="0"/>
                            <wp:lineTo x="0" y="0"/>
                          </wp:wrapPolygon>
                        </wp:wrapTight>
                        <wp:docPr id="985702324"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33880" cy="180467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7BB6A501" w14:textId="77777777" w:rsidR="00022296" w:rsidRPr="003200FD" w:rsidRDefault="00022296" w:rsidP="008A2A96">
                  <w:pPr>
                    <w:adjustRightInd w:val="0"/>
                    <w:spacing w:after="0" w:line="240" w:lineRule="auto"/>
                    <w:ind w:firstLine="0"/>
                    <w:jc w:val="center"/>
                    <w:rPr>
                      <w:bCs/>
                    </w:rPr>
                  </w:pPr>
                  <w:r w:rsidRPr="003200FD">
                    <w:rPr>
                      <w:bCs/>
                    </w:rPr>
                    <w:t>17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E520DC" w14:textId="77777777" w:rsidR="00022296" w:rsidRPr="003200FD" w:rsidRDefault="00022296" w:rsidP="008A2A96">
                  <w:pPr>
                    <w:adjustRightInd w:val="0"/>
                    <w:spacing w:after="0" w:line="240" w:lineRule="auto"/>
                    <w:ind w:firstLine="0"/>
                    <w:jc w:val="center"/>
                    <w:rPr>
                      <w:bCs/>
                    </w:rPr>
                  </w:pPr>
                  <w:r w:rsidRPr="003200FD">
                    <w:rPr>
                      <w:bCs/>
                    </w:rPr>
                    <w:t>13</w:t>
                  </w:r>
                </w:p>
              </w:tc>
            </w:tr>
          </w:tbl>
          <w:p w14:paraId="566F2902" w14:textId="77777777" w:rsidR="00C51E36" w:rsidRDefault="00C51E36" w:rsidP="000A6889">
            <w:pPr>
              <w:spacing w:after="0" w:line="240" w:lineRule="auto"/>
              <w:ind w:firstLine="0"/>
              <w:rPr>
                <w:b/>
                <w:bCs/>
                <w:sz w:val="24"/>
                <w:szCs w:val="24"/>
              </w:rPr>
            </w:pPr>
          </w:p>
          <w:p w14:paraId="573765F5" w14:textId="77777777" w:rsidR="002D3966" w:rsidRDefault="002D3966" w:rsidP="000A6889">
            <w:pPr>
              <w:spacing w:after="0" w:line="240" w:lineRule="auto"/>
              <w:ind w:firstLine="0"/>
              <w:rPr>
                <w:b/>
                <w:bCs/>
                <w:sz w:val="24"/>
                <w:szCs w:val="24"/>
              </w:rPr>
            </w:pPr>
          </w:p>
          <w:p w14:paraId="12A66CC1" w14:textId="77777777" w:rsidR="002D3966" w:rsidRDefault="002D3966" w:rsidP="000A6889">
            <w:pPr>
              <w:spacing w:after="0" w:line="240" w:lineRule="auto"/>
              <w:ind w:firstLine="0"/>
              <w:rPr>
                <w:b/>
                <w:bCs/>
                <w:sz w:val="24"/>
                <w:szCs w:val="24"/>
              </w:rPr>
            </w:pPr>
          </w:p>
          <w:p w14:paraId="41174C6E" w14:textId="77777777" w:rsidR="002D3966" w:rsidRPr="003200FD" w:rsidRDefault="002D3966" w:rsidP="000A6889">
            <w:pPr>
              <w:spacing w:after="0" w:line="240" w:lineRule="auto"/>
              <w:ind w:firstLine="0"/>
              <w:rPr>
                <w:b/>
                <w:bCs/>
                <w:sz w:val="24"/>
                <w:szCs w:val="24"/>
              </w:rPr>
            </w:pPr>
          </w:p>
          <w:tbl>
            <w:tblPr>
              <w:tblStyle w:val="Tabelacomgrade"/>
              <w:tblW w:w="9806" w:type="dxa"/>
              <w:tblLayout w:type="fixed"/>
              <w:tblLook w:val="04A0" w:firstRow="1" w:lastRow="0" w:firstColumn="1" w:lastColumn="0" w:noHBand="0" w:noVBand="1"/>
            </w:tblPr>
            <w:tblGrid>
              <w:gridCol w:w="734"/>
              <w:gridCol w:w="3827"/>
              <w:gridCol w:w="3260"/>
              <w:gridCol w:w="992"/>
              <w:gridCol w:w="993"/>
            </w:tblGrid>
            <w:tr w:rsidR="00C51E36" w:rsidRPr="003200FD" w14:paraId="6CC6E924" w14:textId="77777777" w:rsidTr="002D3966">
              <w:trPr>
                <w:trHeight w:val="260"/>
              </w:trPr>
              <w:tc>
                <w:tcPr>
                  <w:tcW w:w="8813" w:type="dxa"/>
                  <w:gridSpan w:val="4"/>
                  <w:tcBorders>
                    <w:top w:val="single" w:sz="4" w:space="0" w:color="auto"/>
                    <w:left w:val="single" w:sz="4" w:space="0" w:color="auto"/>
                    <w:bottom w:val="single" w:sz="4" w:space="0" w:color="auto"/>
                    <w:right w:val="single" w:sz="4" w:space="0" w:color="auto"/>
                  </w:tcBorders>
                  <w:vAlign w:val="center"/>
                  <w:hideMark/>
                </w:tcPr>
                <w:p w14:paraId="241ED1F7" w14:textId="77777777" w:rsidR="00C51E36" w:rsidRPr="003200FD" w:rsidRDefault="00C51E36" w:rsidP="000A6889">
                  <w:pPr>
                    <w:adjustRightInd w:val="0"/>
                    <w:spacing w:after="0" w:line="240" w:lineRule="auto"/>
                    <w:jc w:val="center"/>
                    <w:rPr>
                      <w:b/>
                      <w:bCs/>
                      <w:color w:val="auto"/>
                      <w:kern w:val="0"/>
                      <w:u w:val="single"/>
                    </w:rPr>
                  </w:pPr>
                  <w:r w:rsidRPr="003200FD">
                    <w:rPr>
                      <w:b/>
                      <w:bCs/>
                    </w:rPr>
                    <w:t>LOTE 05</w:t>
                  </w:r>
                </w:p>
              </w:tc>
              <w:tc>
                <w:tcPr>
                  <w:tcW w:w="993" w:type="dxa"/>
                  <w:tcBorders>
                    <w:top w:val="single" w:sz="4" w:space="0" w:color="auto"/>
                    <w:left w:val="single" w:sz="4" w:space="0" w:color="auto"/>
                    <w:bottom w:val="single" w:sz="4" w:space="0" w:color="auto"/>
                    <w:right w:val="single" w:sz="4" w:space="0" w:color="auto"/>
                  </w:tcBorders>
                </w:tcPr>
                <w:p w14:paraId="4D69BEBB" w14:textId="77777777" w:rsidR="00C51E36" w:rsidRPr="003200FD" w:rsidRDefault="00C51E36" w:rsidP="000A6889">
                  <w:pPr>
                    <w:adjustRightInd w:val="0"/>
                    <w:spacing w:after="0" w:line="240" w:lineRule="auto"/>
                    <w:jc w:val="center"/>
                    <w:rPr>
                      <w:b/>
                      <w:bCs/>
                    </w:rPr>
                  </w:pPr>
                </w:p>
              </w:tc>
            </w:tr>
            <w:tr w:rsidR="002D3966" w:rsidRPr="003200FD" w14:paraId="3A50C918" w14:textId="77777777" w:rsidTr="00367EE9">
              <w:trPr>
                <w:trHeight w:val="287"/>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25EB08C9" w14:textId="77777777" w:rsidR="00C51E36" w:rsidRPr="003200FD" w:rsidRDefault="00C51E36" w:rsidP="002D3966">
                  <w:pPr>
                    <w:tabs>
                      <w:tab w:val="center" w:pos="1646"/>
                      <w:tab w:val="right" w:pos="3293"/>
                    </w:tabs>
                    <w:adjustRightInd w:val="0"/>
                    <w:spacing w:after="0" w:line="240" w:lineRule="auto"/>
                    <w:ind w:firstLine="0"/>
                    <w:jc w:val="center"/>
                    <w:rPr>
                      <w:b/>
                      <w:bCs/>
                    </w:rPr>
                  </w:pPr>
                  <w:r w:rsidRPr="003200FD">
                    <w:rPr>
                      <w:b/>
                      <w:bCs/>
                    </w:rPr>
                    <w:lastRenderedPageBreak/>
                    <w:t>Item</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44BCC07D" w14:textId="77777777" w:rsidR="00C51E36" w:rsidRPr="003200FD" w:rsidRDefault="00C51E36" w:rsidP="002D3966">
                  <w:pPr>
                    <w:adjustRightInd w:val="0"/>
                    <w:spacing w:after="0" w:line="240" w:lineRule="auto"/>
                    <w:ind w:firstLine="0"/>
                    <w:jc w:val="center"/>
                    <w:rPr>
                      <w:b/>
                      <w:bCs/>
                    </w:rPr>
                  </w:pPr>
                  <w:r w:rsidRPr="003200FD">
                    <w:rPr>
                      <w:b/>
                      <w:bCs/>
                    </w:rPr>
                    <w:t>Descrição dos Materiais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316177" w14:textId="77777777" w:rsidR="00C51E36" w:rsidRPr="003200FD" w:rsidRDefault="00C51E36" w:rsidP="002D3966">
                  <w:pPr>
                    <w:spacing w:after="0" w:line="240" w:lineRule="auto"/>
                    <w:ind w:firstLine="0"/>
                    <w:jc w:val="center"/>
                    <w:rPr>
                      <w:b/>
                    </w:rPr>
                  </w:pPr>
                  <w:r w:rsidRPr="003200FD">
                    <w:rPr>
                      <w:b/>
                    </w:rPr>
                    <w:t>Modelos</w:t>
                  </w:r>
                </w:p>
                <w:p w14:paraId="3974D4D8" w14:textId="77777777" w:rsidR="00C51E36" w:rsidRPr="003200FD" w:rsidRDefault="00C51E36" w:rsidP="002D3966">
                  <w:pPr>
                    <w:spacing w:after="0" w:line="240" w:lineRule="auto"/>
                    <w:ind w:firstLine="0"/>
                    <w:jc w:val="center"/>
                    <w:rPr>
                      <w:b/>
                      <w:bCs/>
                    </w:rPr>
                  </w:pPr>
                  <w:r w:rsidRPr="003200FD">
                    <w:rPr>
                      <w:b/>
                    </w:rPr>
                    <w:t>(meramente para referência)</w:t>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5216284D" w14:textId="77777777" w:rsidR="00C51E36" w:rsidRPr="003200FD" w:rsidRDefault="00C51E36" w:rsidP="002D3966">
                  <w:pPr>
                    <w:adjustRightInd w:val="0"/>
                    <w:spacing w:after="0" w:line="240" w:lineRule="auto"/>
                    <w:ind w:firstLine="0"/>
                    <w:jc w:val="center"/>
                    <w:rPr>
                      <w:b/>
                      <w:bCs/>
                    </w:rPr>
                  </w:pPr>
                  <w:r w:rsidRPr="003200FD">
                    <w:rPr>
                      <w:b/>
                      <w:bCs/>
                    </w:rPr>
                    <w:t>Quant. Kit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714F6E7" w14:textId="25CD167B" w:rsidR="00C51E36" w:rsidRPr="003200FD" w:rsidRDefault="00367EE9" w:rsidP="002D3966">
                  <w:pPr>
                    <w:adjustRightInd w:val="0"/>
                    <w:spacing w:after="0" w:line="240" w:lineRule="auto"/>
                    <w:ind w:firstLine="0"/>
                    <w:jc w:val="center"/>
                    <w:rPr>
                      <w:b/>
                      <w:bCs/>
                    </w:rPr>
                  </w:pPr>
                  <w:r>
                    <w:rPr>
                      <w:b/>
                      <w:bCs/>
                    </w:rPr>
                    <w:t>1º</w:t>
                  </w:r>
                  <w:r w:rsidR="00C51E36" w:rsidRPr="003200FD">
                    <w:rPr>
                      <w:b/>
                      <w:bCs/>
                    </w:rPr>
                    <w:t xml:space="preserve"> pedido</w:t>
                  </w:r>
                </w:p>
              </w:tc>
            </w:tr>
            <w:tr w:rsidR="002D3966" w:rsidRPr="003200FD" w14:paraId="499D0F06" w14:textId="77777777" w:rsidTr="00367EE9">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483F7B01" w14:textId="77777777" w:rsidR="00C51E36" w:rsidRPr="003200FD" w:rsidRDefault="00C51E36" w:rsidP="002D3966">
                  <w:pPr>
                    <w:spacing w:after="0" w:line="240" w:lineRule="auto"/>
                    <w:ind w:firstLine="0"/>
                    <w:jc w:val="center"/>
                  </w:pPr>
                  <w:r w:rsidRPr="003200FD">
                    <w:t>01</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465EB4AC" w14:textId="77777777" w:rsidR="00C51E36" w:rsidRPr="003200FD" w:rsidRDefault="00C51E36" w:rsidP="00F556BD">
                  <w:pPr>
                    <w:adjustRightInd w:val="0"/>
                    <w:spacing w:after="0" w:line="240" w:lineRule="auto"/>
                    <w:ind w:firstLine="0"/>
                    <w:rPr>
                      <w:bCs/>
                    </w:rPr>
                  </w:pPr>
                  <w:r w:rsidRPr="003200FD">
                    <w:rPr>
                      <w:bCs/>
                    </w:rPr>
                    <w:t>Gangorra temática</w:t>
                  </w:r>
                </w:p>
                <w:p w14:paraId="3A46061F" w14:textId="77777777" w:rsidR="00C51E36" w:rsidRPr="003200FD" w:rsidRDefault="00C51E36" w:rsidP="00F556BD">
                  <w:pPr>
                    <w:adjustRightInd w:val="0"/>
                    <w:spacing w:after="0" w:line="240" w:lineRule="auto"/>
                    <w:ind w:firstLine="0"/>
                    <w:rPr>
                      <w:bCs/>
                    </w:rPr>
                  </w:pPr>
                </w:p>
                <w:p w14:paraId="2B65B2B9" w14:textId="77777777" w:rsidR="00C51E36" w:rsidRPr="003200FD" w:rsidRDefault="00C51E36" w:rsidP="00F556BD">
                  <w:pPr>
                    <w:adjustRightInd w:val="0"/>
                    <w:spacing w:after="0" w:line="240" w:lineRule="auto"/>
                    <w:ind w:firstLine="0"/>
                    <w:rPr>
                      <w:bCs/>
                    </w:rPr>
                  </w:pPr>
                  <w:r w:rsidRPr="003200FD">
                    <w:rPr>
                      <w:bCs/>
                    </w:rPr>
                    <w:t>Assento anatômico e macio que facilita a montaria da criança. Com manoplas confortáveis e apoio para os pés.</w:t>
                  </w:r>
                </w:p>
                <w:p w14:paraId="7786266A" w14:textId="77777777" w:rsidR="00C51E36" w:rsidRPr="003200FD" w:rsidRDefault="00C51E36" w:rsidP="00F556BD">
                  <w:pPr>
                    <w:adjustRightInd w:val="0"/>
                    <w:spacing w:after="0" w:line="240" w:lineRule="auto"/>
                    <w:ind w:firstLine="0"/>
                    <w:rPr>
                      <w:bCs/>
                    </w:rPr>
                  </w:pPr>
                </w:p>
                <w:p w14:paraId="707CAE16" w14:textId="77777777" w:rsidR="00C51E36" w:rsidRPr="003200FD" w:rsidRDefault="00C51E36" w:rsidP="00F556BD">
                  <w:pPr>
                    <w:adjustRightInd w:val="0"/>
                    <w:spacing w:after="0" w:line="240" w:lineRule="auto"/>
                    <w:ind w:firstLine="0"/>
                    <w:rPr>
                      <w:bCs/>
                    </w:rPr>
                  </w:pPr>
                  <w:r w:rsidRPr="003200FD">
                    <w:rPr>
                      <w:bCs/>
                    </w:rPr>
                    <w:t>Dimensões aproximadas: 90 cm x 28 cm x 42 cm</w:t>
                  </w:r>
                </w:p>
                <w:p w14:paraId="7A2F6C50" w14:textId="77777777" w:rsidR="00C51E36" w:rsidRPr="003200FD" w:rsidRDefault="00C51E36" w:rsidP="00F556BD">
                  <w:pPr>
                    <w:adjustRightInd w:val="0"/>
                    <w:spacing w:after="0" w:line="240" w:lineRule="auto"/>
                    <w:ind w:firstLine="0"/>
                    <w:rPr>
                      <w:bCs/>
                    </w:rPr>
                  </w:pPr>
                  <w:r w:rsidRPr="003200FD">
                    <w:rPr>
                      <w:bCs/>
                    </w:rPr>
                    <w:t>Cor: Verificar disponibilidade/neutra</w:t>
                  </w:r>
                </w:p>
                <w:p w14:paraId="085B2FAD" w14:textId="77777777" w:rsidR="00C51E36" w:rsidRPr="003200FD" w:rsidRDefault="00C51E36" w:rsidP="00F556BD">
                  <w:pPr>
                    <w:adjustRightInd w:val="0"/>
                    <w:spacing w:after="0" w:line="240" w:lineRule="auto"/>
                    <w:ind w:firstLine="0"/>
                    <w:rPr>
                      <w:bCs/>
                    </w:rPr>
                  </w:pPr>
                  <w:r w:rsidRPr="003200FD">
                    <w:rPr>
                      <w:bCs/>
                    </w:rPr>
                    <w:t>Peso aproximado: 2kg</w:t>
                  </w:r>
                </w:p>
                <w:p w14:paraId="2D40C801" w14:textId="77777777" w:rsidR="00C51E36" w:rsidRPr="003200FD" w:rsidRDefault="00C51E36" w:rsidP="00F556BD">
                  <w:pPr>
                    <w:adjustRightInd w:val="0"/>
                    <w:spacing w:after="0" w:line="240" w:lineRule="auto"/>
                    <w:ind w:firstLine="0"/>
                    <w:rPr>
                      <w:bCs/>
                    </w:rPr>
                  </w:pPr>
                  <w:r w:rsidRPr="003200FD">
                    <w:rPr>
                      <w:bCs/>
                    </w:rPr>
                    <w:t>Peso suportado: 60 kg</w:t>
                  </w:r>
                </w:p>
                <w:p w14:paraId="2945A522" w14:textId="77777777" w:rsidR="00C51E36" w:rsidRPr="003200FD" w:rsidRDefault="00C51E36" w:rsidP="00F556BD">
                  <w:pPr>
                    <w:adjustRightInd w:val="0"/>
                    <w:spacing w:after="0" w:line="240" w:lineRule="auto"/>
                    <w:ind w:firstLine="0"/>
                    <w:rPr>
                      <w:bCs/>
                    </w:rPr>
                  </w:pPr>
                  <w:r w:rsidRPr="003200FD">
                    <w:rPr>
                      <w:bCs/>
                    </w:rPr>
                    <w:t>Material: PEBD Rotomoldado / Plástico virgem e atóxico</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DCC9DD" w14:textId="20207E03" w:rsidR="00C51E36" w:rsidRPr="003200FD" w:rsidRDefault="00C51E36" w:rsidP="000A6889">
                  <w:pPr>
                    <w:adjustRightInd w:val="0"/>
                    <w:spacing w:after="0" w:line="240" w:lineRule="auto"/>
                    <w:jc w:val="center"/>
                    <w:rPr>
                      <w:noProof/>
                      <w:sz w:val="24"/>
                      <w:szCs w:val="20"/>
                    </w:rPr>
                  </w:pPr>
                  <w:r w:rsidRPr="003200FD">
                    <w:rPr>
                      <w:noProof/>
                    </w:rPr>
                    <w:drawing>
                      <wp:anchor distT="0" distB="0" distL="114300" distR="114300" simplePos="0" relativeHeight="251664384" behindDoc="1" locked="0" layoutInCell="1" allowOverlap="1" wp14:anchorId="746E58D7" wp14:editId="5EE68B1B">
                        <wp:simplePos x="0" y="0"/>
                        <wp:positionH relativeFrom="column">
                          <wp:posOffset>122555</wp:posOffset>
                        </wp:positionH>
                        <wp:positionV relativeFrom="paragraph">
                          <wp:posOffset>35560</wp:posOffset>
                        </wp:positionV>
                        <wp:extent cx="1773555" cy="1256030"/>
                        <wp:effectExtent l="0" t="0" r="0" b="1270"/>
                        <wp:wrapTight wrapText="bothSides">
                          <wp:wrapPolygon edited="0">
                            <wp:start x="0" y="0"/>
                            <wp:lineTo x="0" y="21294"/>
                            <wp:lineTo x="21345" y="21294"/>
                            <wp:lineTo x="21345" y="0"/>
                            <wp:lineTo x="0" y="0"/>
                          </wp:wrapPolygon>
                        </wp:wrapTight>
                        <wp:docPr id="939414157"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6">
                                  <a:extLst>
                                    <a:ext uri="{28A0092B-C50C-407E-A947-70E740481C1C}">
                                      <a14:useLocalDpi xmlns:a14="http://schemas.microsoft.com/office/drawing/2010/main" val="0"/>
                                    </a:ext>
                                  </a:extLst>
                                </a:blip>
                                <a:srcRect l="3978" t="15640" r="9242" b="1256"/>
                                <a:stretch>
                                  <a:fillRect/>
                                </a:stretch>
                              </pic:blipFill>
                              <pic:spPr bwMode="auto">
                                <a:xfrm>
                                  <a:off x="0" y="0"/>
                                  <a:ext cx="1773555" cy="125603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04390C30" w14:textId="77777777" w:rsidR="00C51E36" w:rsidRPr="003200FD" w:rsidRDefault="00C51E36" w:rsidP="00367EE9">
                  <w:pPr>
                    <w:adjustRightInd w:val="0"/>
                    <w:spacing w:after="0" w:line="240" w:lineRule="auto"/>
                    <w:ind w:firstLine="0"/>
                    <w:jc w:val="center"/>
                    <w:rPr>
                      <w:bCs/>
                    </w:rPr>
                  </w:pPr>
                  <w:r w:rsidRPr="003200FD">
                    <w:rPr>
                      <w:bCs/>
                    </w:rPr>
                    <w:t>08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54C4E" w14:textId="77777777" w:rsidR="00C51E36" w:rsidRPr="003200FD" w:rsidRDefault="00C51E36" w:rsidP="00367EE9">
                  <w:pPr>
                    <w:adjustRightInd w:val="0"/>
                    <w:spacing w:after="0" w:line="240" w:lineRule="auto"/>
                    <w:ind w:firstLine="0"/>
                    <w:jc w:val="center"/>
                    <w:rPr>
                      <w:bCs/>
                    </w:rPr>
                  </w:pPr>
                  <w:r w:rsidRPr="003200FD">
                    <w:rPr>
                      <w:bCs/>
                    </w:rPr>
                    <w:t>04</w:t>
                  </w:r>
                </w:p>
              </w:tc>
            </w:tr>
            <w:tr w:rsidR="002D3966" w:rsidRPr="003200FD" w14:paraId="61715BCC" w14:textId="77777777" w:rsidTr="00367EE9">
              <w:trPr>
                <w:trHeight w:val="1688"/>
              </w:trPr>
              <w:tc>
                <w:tcPr>
                  <w:tcW w:w="734"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295625FC" w14:textId="77777777" w:rsidR="00C51E36" w:rsidRPr="003200FD" w:rsidRDefault="00C51E36" w:rsidP="002D3966">
                  <w:pPr>
                    <w:spacing w:after="0" w:line="240" w:lineRule="auto"/>
                    <w:ind w:firstLine="0"/>
                    <w:jc w:val="center"/>
                  </w:pPr>
                  <w:r w:rsidRPr="003200FD">
                    <w:t>02</w:t>
                  </w:r>
                </w:p>
              </w:tc>
              <w:tc>
                <w:tcPr>
                  <w:tcW w:w="3827"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tcPr>
                <w:p w14:paraId="68FBEEFD" w14:textId="77777777" w:rsidR="00C51E36" w:rsidRPr="003200FD" w:rsidRDefault="00C51E36" w:rsidP="00F556BD">
                  <w:pPr>
                    <w:adjustRightInd w:val="0"/>
                    <w:spacing w:after="0" w:line="240" w:lineRule="auto"/>
                    <w:ind w:firstLine="0"/>
                    <w:rPr>
                      <w:bCs/>
                    </w:rPr>
                  </w:pPr>
                  <w:r w:rsidRPr="003200FD">
                    <w:rPr>
                      <w:bCs/>
                    </w:rPr>
                    <w:t>Cercado Playground Modular Infantil 18 Módulos Chiqueirinho</w:t>
                  </w:r>
                </w:p>
                <w:p w14:paraId="240C53D4" w14:textId="77777777" w:rsidR="00C51E36" w:rsidRPr="003200FD" w:rsidRDefault="00C51E36" w:rsidP="00F556BD">
                  <w:pPr>
                    <w:adjustRightInd w:val="0"/>
                    <w:spacing w:after="0" w:line="240" w:lineRule="auto"/>
                    <w:ind w:firstLine="0"/>
                    <w:rPr>
                      <w:bCs/>
                    </w:rPr>
                  </w:pPr>
                </w:p>
                <w:p w14:paraId="07F89F6C" w14:textId="77777777" w:rsidR="00C51E36" w:rsidRPr="003200FD" w:rsidRDefault="00C51E36" w:rsidP="00F556BD">
                  <w:pPr>
                    <w:adjustRightInd w:val="0"/>
                    <w:spacing w:after="0" w:line="240" w:lineRule="auto"/>
                    <w:ind w:firstLine="0"/>
                    <w:rPr>
                      <w:bCs/>
                    </w:rPr>
                  </w:pPr>
                  <w:r w:rsidRPr="003200FD">
                    <w:rPr>
                      <w:bCs/>
                    </w:rPr>
                    <w:t>Especificações Técnicas:</w:t>
                  </w:r>
                </w:p>
                <w:p w14:paraId="68089693" w14:textId="77777777" w:rsidR="00C51E36" w:rsidRPr="003200FD" w:rsidRDefault="00C51E36" w:rsidP="00F556BD">
                  <w:pPr>
                    <w:adjustRightInd w:val="0"/>
                    <w:spacing w:after="0" w:line="240" w:lineRule="auto"/>
                    <w:ind w:firstLine="0"/>
                    <w:rPr>
                      <w:bCs/>
                    </w:rPr>
                  </w:pPr>
                  <w:r w:rsidRPr="003200FD">
                    <w:rPr>
                      <w:bCs/>
                    </w:rPr>
                    <w:t>1x Porta articulada com trava de segurança (60x74cm).</w:t>
                  </w:r>
                </w:p>
                <w:p w14:paraId="2C8562EA" w14:textId="77777777" w:rsidR="00C51E36" w:rsidRPr="003200FD" w:rsidRDefault="00C51E36" w:rsidP="00F556BD">
                  <w:pPr>
                    <w:adjustRightInd w:val="0"/>
                    <w:spacing w:after="0" w:line="240" w:lineRule="auto"/>
                    <w:ind w:firstLine="0"/>
                    <w:rPr>
                      <w:bCs/>
                    </w:rPr>
                  </w:pPr>
                  <w:r w:rsidRPr="003200FD">
                    <w:rPr>
                      <w:bCs/>
                    </w:rPr>
                    <w:t>1 xPainel de atividades (com botões interativos que ao apertar emitem som) (60x 74cm)</w:t>
                  </w:r>
                </w:p>
                <w:p w14:paraId="143078DC" w14:textId="77777777" w:rsidR="00C51E36" w:rsidRPr="003200FD" w:rsidRDefault="00C51E36" w:rsidP="00F556BD">
                  <w:pPr>
                    <w:adjustRightInd w:val="0"/>
                    <w:spacing w:after="0" w:line="240" w:lineRule="auto"/>
                    <w:ind w:firstLine="0"/>
                    <w:rPr>
                      <w:bCs/>
                    </w:rPr>
                  </w:pPr>
                  <w:r w:rsidRPr="003200FD">
                    <w:rPr>
                      <w:bCs/>
                    </w:rPr>
                    <w:t>16x paineis (grades) para montar o cercadinho (modular, pode montar com menos peças e adequar ao seu espaço) (40x60cm).</w:t>
                  </w:r>
                </w:p>
                <w:p w14:paraId="22995F33" w14:textId="77777777" w:rsidR="00C51E36" w:rsidRPr="003200FD" w:rsidRDefault="00C51E36" w:rsidP="00F556BD">
                  <w:pPr>
                    <w:adjustRightInd w:val="0"/>
                    <w:spacing w:after="0" w:line="240" w:lineRule="auto"/>
                    <w:ind w:firstLine="0"/>
                    <w:rPr>
                      <w:bCs/>
                    </w:rPr>
                  </w:pPr>
                </w:p>
                <w:p w14:paraId="70E5E1BE" w14:textId="3D1155C1" w:rsidR="00C51E36" w:rsidRPr="003200FD" w:rsidRDefault="00C51E36" w:rsidP="00F556BD">
                  <w:pPr>
                    <w:adjustRightInd w:val="0"/>
                    <w:spacing w:after="0" w:line="240" w:lineRule="auto"/>
                    <w:ind w:firstLine="0"/>
                    <w:rPr>
                      <w:bCs/>
                    </w:rPr>
                  </w:pPr>
                  <w:r w:rsidRPr="003200FD">
                    <w:rPr>
                      <w:bCs/>
                    </w:rPr>
                    <w:t>Tamanho do Produto Montado: Comprimento: 2,25m, Largura: 1,51m, Altura: 60cm.</w:t>
                  </w:r>
                </w:p>
                <w:p w14:paraId="3E123B65" w14:textId="194465D6" w:rsidR="00C51E36" w:rsidRPr="003200FD" w:rsidRDefault="00C51E36" w:rsidP="00F556BD">
                  <w:pPr>
                    <w:adjustRightInd w:val="0"/>
                    <w:spacing w:after="0" w:line="240" w:lineRule="auto"/>
                    <w:ind w:firstLine="0"/>
                    <w:rPr>
                      <w:bCs/>
                    </w:rPr>
                  </w:pPr>
                </w:p>
                <w:p w14:paraId="5C7D77D1" w14:textId="77777777" w:rsidR="00C51E36" w:rsidRPr="003200FD" w:rsidRDefault="00C51E36" w:rsidP="00F556BD">
                  <w:pPr>
                    <w:adjustRightInd w:val="0"/>
                    <w:spacing w:after="0" w:line="240" w:lineRule="auto"/>
                    <w:ind w:firstLine="0"/>
                    <w:rPr>
                      <w:bCs/>
                    </w:rPr>
                  </w:pPr>
                  <w:r w:rsidRPr="003200FD">
                    <w:rPr>
                      <w:bCs/>
                    </w:rPr>
                    <w:t>Cor a definir, com opções de preferência, tons pastéis.</w:t>
                  </w:r>
                </w:p>
                <w:p w14:paraId="546A7CDE" w14:textId="77777777" w:rsidR="00C51E36" w:rsidRPr="003200FD" w:rsidRDefault="00C51E36" w:rsidP="00F556BD">
                  <w:pPr>
                    <w:adjustRightInd w:val="0"/>
                    <w:spacing w:after="0" w:line="240" w:lineRule="auto"/>
                    <w:ind w:firstLine="0"/>
                    <w:rPr>
                      <w:bCs/>
                    </w:rPr>
                  </w:pPr>
                </w:p>
                <w:p w14:paraId="6B7AF97F" w14:textId="77777777" w:rsidR="00C51E36" w:rsidRDefault="00C51E36" w:rsidP="00F556BD">
                  <w:pPr>
                    <w:adjustRightInd w:val="0"/>
                    <w:spacing w:after="0" w:line="240" w:lineRule="auto"/>
                    <w:ind w:firstLine="0"/>
                    <w:rPr>
                      <w:bCs/>
                    </w:rPr>
                  </w:pPr>
                  <w:r w:rsidRPr="003200FD">
                    <w:rPr>
                      <w:bCs/>
                    </w:rPr>
                    <w:t>Material resistente em plástico para durabilidade</w:t>
                  </w:r>
                </w:p>
                <w:p w14:paraId="2797CF16" w14:textId="77777777" w:rsidR="00064B9A" w:rsidRDefault="00064B9A" w:rsidP="00F556BD">
                  <w:pPr>
                    <w:adjustRightInd w:val="0"/>
                    <w:spacing w:after="0" w:line="240" w:lineRule="auto"/>
                    <w:ind w:firstLine="0"/>
                    <w:rPr>
                      <w:bCs/>
                    </w:rPr>
                  </w:pPr>
                </w:p>
                <w:p w14:paraId="144538BA" w14:textId="7E40B513" w:rsidR="00064B9A" w:rsidRPr="003200FD" w:rsidRDefault="00064B9A" w:rsidP="00F556BD">
                  <w:pPr>
                    <w:adjustRightInd w:val="0"/>
                    <w:spacing w:after="0" w:line="240" w:lineRule="auto"/>
                    <w:ind w:firstLine="0"/>
                    <w:rPr>
                      <w:bCs/>
                    </w:rPr>
                  </w:pPr>
                  <w:r>
                    <w:rPr>
                      <w:bCs/>
                    </w:rPr>
                    <w:t>Marca: Cercado modular Le Petit ou superior</w:t>
                  </w:r>
                </w:p>
              </w:tc>
              <w:tc>
                <w:tcPr>
                  <w:tcW w:w="3260" w:type="dxa"/>
                  <w:tcBorders>
                    <w:top w:val="single" w:sz="4" w:space="0" w:color="auto"/>
                    <w:left w:val="single" w:sz="4" w:space="0" w:color="auto"/>
                    <w:bottom w:val="single" w:sz="4" w:space="0" w:color="auto"/>
                    <w:right w:val="single" w:sz="4" w:space="0" w:color="auto"/>
                  </w:tcBorders>
                  <w:vAlign w:val="center"/>
                </w:tcPr>
                <w:p w14:paraId="6992665E" w14:textId="64DF2B36" w:rsidR="00F556BD" w:rsidRDefault="00F556BD" w:rsidP="000A6889">
                  <w:pPr>
                    <w:adjustRightInd w:val="0"/>
                    <w:spacing w:after="0" w:line="240" w:lineRule="auto"/>
                    <w:jc w:val="center"/>
                    <w:rPr>
                      <w:noProof/>
                      <w:sz w:val="24"/>
                      <w:szCs w:val="20"/>
                    </w:rPr>
                  </w:pPr>
                  <w:r w:rsidRPr="003200FD">
                    <w:rPr>
                      <w:noProof/>
                    </w:rPr>
                    <w:drawing>
                      <wp:anchor distT="0" distB="0" distL="114300" distR="114300" simplePos="0" relativeHeight="251665408" behindDoc="0" locked="0" layoutInCell="1" allowOverlap="1" wp14:anchorId="4853309B" wp14:editId="0D5624D3">
                        <wp:simplePos x="0" y="0"/>
                        <wp:positionH relativeFrom="column">
                          <wp:posOffset>22860</wp:posOffset>
                        </wp:positionH>
                        <wp:positionV relativeFrom="paragraph">
                          <wp:posOffset>-266700</wp:posOffset>
                        </wp:positionV>
                        <wp:extent cx="1827530" cy="1279525"/>
                        <wp:effectExtent l="0" t="0" r="1270" b="0"/>
                        <wp:wrapSquare wrapText="bothSides"/>
                        <wp:docPr id="1622950920"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27530" cy="1279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3370DB" w14:textId="60899A58" w:rsidR="00F556BD" w:rsidRDefault="00F556BD" w:rsidP="000A6889">
                  <w:pPr>
                    <w:adjustRightInd w:val="0"/>
                    <w:spacing w:after="0" w:line="240" w:lineRule="auto"/>
                    <w:jc w:val="center"/>
                    <w:rPr>
                      <w:noProof/>
                      <w:sz w:val="24"/>
                      <w:szCs w:val="20"/>
                    </w:rPr>
                  </w:pPr>
                  <w:r>
                    <w:rPr>
                      <w:noProof/>
                    </w:rPr>
                    <w:drawing>
                      <wp:anchor distT="0" distB="0" distL="114300" distR="114300" simplePos="0" relativeHeight="251666432" behindDoc="0" locked="0" layoutInCell="1" allowOverlap="1" wp14:anchorId="45D0A2E2" wp14:editId="62375651">
                        <wp:simplePos x="0" y="0"/>
                        <wp:positionH relativeFrom="column">
                          <wp:posOffset>23495</wp:posOffset>
                        </wp:positionH>
                        <wp:positionV relativeFrom="paragraph">
                          <wp:posOffset>64770</wp:posOffset>
                        </wp:positionV>
                        <wp:extent cx="1774190" cy="1691005"/>
                        <wp:effectExtent l="0" t="0" r="0" b="4445"/>
                        <wp:wrapNone/>
                        <wp:docPr id="57830793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307932" name=""/>
                                <pic:cNvPicPr/>
                              </pic:nvPicPr>
                              <pic:blipFill>
                                <a:blip r:embed="rId28">
                                  <a:extLst>
                                    <a:ext uri="{28A0092B-C50C-407E-A947-70E740481C1C}">
                                      <a14:useLocalDpi xmlns:a14="http://schemas.microsoft.com/office/drawing/2010/main" val="0"/>
                                    </a:ext>
                                  </a:extLst>
                                </a:blip>
                                <a:stretch>
                                  <a:fillRect/>
                                </a:stretch>
                              </pic:blipFill>
                              <pic:spPr>
                                <a:xfrm>
                                  <a:off x="0" y="0"/>
                                  <a:ext cx="1774190" cy="1691005"/>
                                </a:xfrm>
                                <a:prstGeom prst="rect">
                                  <a:avLst/>
                                </a:prstGeom>
                              </pic:spPr>
                            </pic:pic>
                          </a:graphicData>
                        </a:graphic>
                        <wp14:sizeRelH relativeFrom="margin">
                          <wp14:pctWidth>0</wp14:pctWidth>
                        </wp14:sizeRelH>
                        <wp14:sizeRelV relativeFrom="margin">
                          <wp14:pctHeight>0</wp14:pctHeight>
                        </wp14:sizeRelV>
                      </wp:anchor>
                    </w:drawing>
                  </w:r>
                </w:p>
                <w:p w14:paraId="70F33D80" w14:textId="34AEB947" w:rsidR="00F556BD" w:rsidRDefault="00F556BD" w:rsidP="000A6889">
                  <w:pPr>
                    <w:adjustRightInd w:val="0"/>
                    <w:spacing w:after="0" w:line="240" w:lineRule="auto"/>
                    <w:jc w:val="center"/>
                    <w:rPr>
                      <w:noProof/>
                      <w:sz w:val="24"/>
                      <w:szCs w:val="20"/>
                    </w:rPr>
                  </w:pPr>
                </w:p>
                <w:p w14:paraId="3E9DF683" w14:textId="7CDDAB37" w:rsidR="00C51E36" w:rsidRPr="003200FD" w:rsidRDefault="00C51E36" w:rsidP="000A6889">
                  <w:pPr>
                    <w:adjustRightInd w:val="0"/>
                    <w:spacing w:after="0" w:line="240" w:lineRule="auto"/>
                    <w:jc w:val="center"/>
                    <w:rPr>
                      <w:noProof/>
                      <w:sz w:val="24"/>
                      <w:szCs w:val="20"/>
                    </w:rPr>
                  </w:pPr>
                </w:p>
                <w:p w14:paraId="4D06C93E" w14:textId="7F98E796" w:rsidR="00C51E36" w:rsidRPr="003200FD" w:rsidRDefault="00C51E36" w:rsidP="000A6889">
                  <w:pPr>
                    <w:adjustRightInd w:val="0"/>
                    <w:spacing w:after="0" w:line="240" w:lineRule="auto"/>
                    <w:jc w:val="center"/>
                    <w:rPr>
                      <w:noProof/>
                    </w:rPr>
                  </w:pPr>
                </w:p>
                <w:p w14:paraId="18633E92" w14:textId="24DA8E80" w:rsidR="00C51E36" w:rsidRPr="003200FD" w:rsidRDefault="00C51E36" w:rsidP="000A6889">
                  <w:pPr>
                    <w:adjustRightInd w:val="0"/>
                    <w:spacing w:after="0" w:line="240" w:lineRule="auto"/>
                    <w:jc w:val="center"/>
                    <w:rPr>
                      <w:noProof/>
                    </w:rPr>
                  </w:pPr>
                </w:p>
              </w:tc>
              <w:tc>
                <w:tcPr>
                  <w:tcW w:w="992"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vAlign w:val="center"/>
                  <w:hideMark/>
                </w:tcPr>
                <w:p w14:paraId="326421DC" w14:textId="77777777" w:rsidR="00C51E36" w:rsidRPr="003200FD" w:rsidRDefault="00C51E36" w:rsidP="00367EE9">
                  <w:pPr>
                    <w:adjustRightInd w:val="0"/>
                    <w:spacing w:after="0" w:line="240" w:lineRule="auto"/>
                    <w:ind w:firstLine="0"/>
                    <w:jc w:val="center"/>
                    <w:rPr>
                      <w:bCs/>
                    </w:rPr>
                  </w:pPr>
                  <w:r w:rsidRPr="003200FD">
                    <w:rPr>
                      <w:bCs/>
                    </w:rPr>
                    <w:t>08</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73BEF3" w14:textId="77777777" w:rsidR="00C51E36" w:rsidRPr="003200FD" w:rsidRDefault="00C51E36" w:rsidP="00367EE9">
                  <w:pPr>
                    <w:adjustRightInd w:val="0"/>
                    <w:spacing w:after="0" w:line="240" w:lineRule="auto"/>
                    <w:ind w:firstLine="32"/>
                    <w:jc w:val="center"/>
                    <w:rPr>
                      <w:bCs/>
                    </w:rPr>
                  </w:pPr>
                  <w:r w:rsidRPr="003200FD">
                    <w:rPr>
                      <w:bCs/>
                    </w:rPr>
                    <w:t>04</w:t>
                  </w:r>
                </w:p>
              </w:tc>
            </w:tr>
          </w:tbl>
          <w:p w14:paraId="5D1B818A" w14:textId="6CA34003" w:rsidR="00C51E36" w:rsidRPr="003200FD" w:rsidRDefault="00C51E36" w:rsidP="000A6889">
            <w:pPr>
              <w:spacing w:after="0" w:line="240" w:lineRule="auto"/>
              <w:ind w:firstLine="0"/>
              <w:rPr>
                <w:b/>
                <w:bCs/>
                <w:sz w:val="24"/>
                <w:szCs w:val="24"/>
              </w:rPr>
            </w:pPr>
          </w:p>
        </w:tc>
      </w:tr>
      <w:tr w:rsidR="00E35172" w:rsidRPr="003200FD" w14:paraId="6DA7AB8F" w14:textId="77777777" w:rsidTr="009E73A3">
        <w:trPr>
          <w:trHeight w:val="6232"/>
        </w:trPr>
        <w:tc>
          <w:tcPr>
            <w:tcW w:w="10207" w:type="dxa"/>
            <w:tcBorders>
              <w:bottom w:val="single" w:sz="4" w:space="0" w:color="auto"/>
            </w:tcBorders>
          </w:tcPr>
          <w:p w14:paraId="3FE41731" w14:textId="77777777" w:rsidR="009E73A3" w:rsidRPr="003200FD" w:rsidRDefault="009E73A3" w:rsidP="009E73A3">
            <w:pPr>
              <w:pStyle w:val="PargrafodaLista"/>
              <w:numPr>
                <w:ilvl w:val="0"/>
                <w:numId w:val="6"/>
              </w:numPr>
              <w:tabs>
                <w:tab w:val="left" w:pos="35"/>
                <w:tab w:val="left" w:pos="319"/>
              </w:tabs>
              <w:spacing w:after="0" w:line="240" w:lineRule="auto"/>
              <w:ind w:left="0" w:firstLine="0"/>
              <w:contextualSpacing w:val="0"/>
              <w:rPr>
                <w:b/>
                <w:bCs/>
                <w:sz w:val="24"/>
                <w:szCs w:val="24"/>
              </w:rPr>
            </w:pPr>
            <w:bookmarkStart w:id="0" w:name="_Hlk177034420"/>
            <w:r w:rsidRPr="003200FD">
              <w:rPr>
                <w:b/>
                <w:bCs/>
                <w:sz w:val="24"/>
                <w:szCs w:val="24"/>
              </w:rPr>
              <w:lastRenderedPageBreak/>
              <w:t>RESPONSABILIDADES</w:t>
            </w:r>
            <w:r w:rsidRPr="003200FD">
              <w:rPr>
                <w:b/>
                <w:bCs/>
                <w:color w:val="000000"/>
                <w:sz w:val="24"/>
                <w:szCs w:val="24"/>
              </w:rPr>
              <w:t xml:space="preserve"> E OBRIGAÇÕES </w:t>
            </w:r>
          </w:p>
          <w:p w14:paraId="2C5A9269" w14:textId="77777777" w:rsidR="009E73A3" w:rsidRPr="003200FD" w:rsidRDefault="009E73A3" w:rsidP="009E73A3">
            <w:pPr>
              <w:pStyle w:val="PargrafodaLista"/>
              <w:tabs>
                <w:tab w:val="left" w:pos="35"/>
                <w:tab w:val="left" w:pos="319"/>
              </w:tabs>
              <w:spacing w:after="0" w:line="240" w:lineRule="auto"/>
              <w:ind w:left="0" w:firstLine="0"/>
              <w:contextualSpacing w:val="0"/>
              <w:rPr>
                <w:b/>
                <w:bCs/>
                <w:sz w:val="24"/>
                <w:szCs w:val="24"/>
              </w:rPr>
            </w:pPr>
          </w:p>
          <w:p w14:paraId="29AF974B" w14:textId="77777777" w:rsidR="009E73A3" w:rsidRPr="003200FD" w:rsidRDefault="009E73A3" w:rsidP="009E73A3">
            <w:pPr>
              <w:pStyle w:val="PargrafodaLista"/>
              <w:numPr>
                <w:ilvl w:val="1"/>
                <w:numId w:val="6"/>
              </w:numPr>
              <w:tabs>
                <w:tab w:val="left" w:pos="35"/>
                <w:tab w:val="left" w:pos="319"/>
              </w:tabs>
              <w:spacing w:after="0" w:line="240" w:lineRule="auto"/>
              <w:ind w:left="0" w:firstLine="0"/>
              <w:contextualSpacing w:val="0"/>
              <w:rPr>
                <w:b/>
                <w:bCs/>
                <w:sz w:val="24"/>
                <w:szCs w:val="24"/>
              </w:rPr>
            </w:pPr>
            <w:r w:rsidRPr="003200FD">
              <w:rPr>
                <w:b/>
                <w:sz w:val="24"/>
                <w:szCs w:val="24"/>
              </w:rPr>
              <w:t>COMPETE</w:t>
            </w:r>
            <w:r w:rsidRPr="003200FD">
              <w:rPr>
                <w:b/>
                <w:bCs/>
                <w:kern w:val="2"/>
                <w:sz w:val="24"/>
                <w:szCs w:val="24"/>
                <w:lang w:val="pt-PT"/>
              </w:rPr>
              <w:t xml:space="preserve"> À CONTRATADA: </w:t>
            </w:r>
          </w:p>
          <w:p w14:paraId="504BE738" w14:textId="77777777" w:rsidR="009E73A3" w:rsidRPr="003200FD" w:rsidRDefault="009E73A3" w:rsidP="009E73A3">
            <w:pPr>
              <w:tabs>
                <w:tab w:val="left" w:pos="35"/>
                <w:tab w:val="left" w:pos="319"/>
              </w:tabs>
              <w:spacing w:after="0" w:line="240" w:lineRule="auto"/>
              <w:ind w:firstLine="0"/>
              <w:contextualSpacing w:val="0"/>
              <w:rPr>
                <w:b/>
                <w:bCs/>
                <w:sz w:val="24"/>
                <w:szCs w:val="24"/>
                <w:lang w:val="pt-PT"/>
              </w:rPr>
            </w:pPr>
          </w:p>
          <w:p w14:paraId="0AF23A6B" w14:textId="77777777" w:rsidR="009E73A3" w:rsidRPr="003200FD" w:rsidRDefault="009E73A3" w:rsidP="009E73A3">
            <w:pPr>
              <w:pStyle w:val="PargrafodaLista"/>
              <w:tabs>
                <w:tab w:val="left" w:pos="30"/>
                <w:tab w:val="left" w:pos="319"/>
              </w:tabs>
              <w:spacing w:after="0" w:line="240" w:lineRule="auto"/>
              <w:ind w:left="0" w:firstLine="0"/>
              <w:contextualSpacing w:val="0"/>
              <w:rPr>
                <w:color w:val="000000"/>
                <w:sz w:val="24"/>
                <w:szCs w:val="24"/>
              </w:rPr>
            </w:pPr>
            <w:r w:rsidRPr="003200FD">
              <w:rPr>
                <w:sz w:val="24"/>
                <w:szCs w:val="24"/>
              </w:rPr>
              <w:t>Sem</w:t>
            </w:r>
            <w:r w:rsidRPr="003200FD">
              <w:rPr>
                <w:color w:val="000000"/>
                <w:sz w:val="24"/>
                <w:szCs w:val="24"/>
              </w:rPr>
              <w:t xml:space="preserve"> prejuízo das demais disposições deste contrato, a CONTRATADA fica obrigada a:</w:t>
            </w:r>
          </w:p>
          <w:p w14:paraId="09B7E401" w14:textId="5A025615" w:rsidR="009E73A3" w:rsidRPr="003200FD" w:rsidRDefault="009E73A3" w:rsidP="009E73A3">
            <w:pPr>
              <w:pStyle w:val="PargrafodaLista"/>
              <w:numPr>
                <w:ilvl w:val="0"/>
                <w:numId w:val="23"/>
              </w:numPr>
              <w:tabs>
                <w:tab w:val="left" w:pos="30"/>
                <w:tab w:val="left" w:pos="319"/>
              </w:tabs>
              <w:spacing w:after="0" w:line="240" w:lineRule="auto"/>
              <w:contextualSpacing w:val="0"/>
              <w:rPr>
                <w:sz w:val="24"/>
                <w:szCs w:val="24"/>
              </w:rPr>
            </w:pPr>
            <w:r w:rsidRPr="00852BC4">
              <w:rPr>
                <w:sz w:val="24"/>
                <w:szCs w:val="24"/>
              </w:rPr>
              <w:t>Realizar</w:t>
            </w:r>
            <w:r w:rsidRPr="003200FD">
              <w:rPr>
                <w:sz w:val="24"/>
                <w:szCs w:val="24"/>
              </w:rPr>
              <w:t xml:space="preserve"> o objeto do contrato em estrita observância ao expresso e previamente autorizado pelo Sebrae/RO;</w:t>
            </w:r>
          </w:p>
          <w:p w14:paraId="6EB2B8A0"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Respeitar as normas e políticas de segurança do Sebrae/RO;</w:t>
            </w:r>
          </w:p>
          <w:p w14:paraId="5961D027"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Cumprir rigorosamente as especificações técnicas e os prazos constantes no documento pertinente ou descrição do objeto, cabendo ainda à CONTRATADA a exclusiva responsabilização legal, administrativa e técnica pela execução das atividades inerentes ao objeto contratado;</w:t>
            </w:r>
          </w:p>
          <w:p w14:paraId="187B5617"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Prestar informações e esclarecimentos que venham a ser solicitados pelo Sebrae/RO, atendendo de imediato às reclamações;</w:t>
            </w:r>
          </w:p>
          <w:p w14:paraId="4EA275BD"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Manter entendimento com o Sebrae/RO, objetivando evitar transtornos nos atendimentos, mantendo sempre a Instituição informada de dados relevantes;</w:t>
            </w:r>
          </w:p>
          <w:p w14:paraId="498BB524"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Responsabilizar-se pelas despesas com o cumprimento das obrigações sociais, civis, fiscais, tributárias e trabalhistas, decorrente a execução total deste contrato, correndo todas por sua exclusiva conta, inexistindo qualquer tipo de solidariedade do Sebrae/RO para com estas obrigações;</w:t>
            </w:r>
          </w:p>
          <w:p w14:paraId="0FB10BFC"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Comprovar, a qualquer momento, o pagamento dos tributos que incidirem sobre realização do objeto;</w:t>
            </w:r>
          </w:p>
          <w:p w14:paraId="16257739"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Cumprir todas as legislações federais, estaduais e municipais pertinentes e vigentes durante a execução do contrato, sendo a única responsável por prejuízos decorrentes de infrações a que der causa;</w:t>
            </w:r>
          </w:p>
          <w:p w14:paraId="365B93C9"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Arcar com todas as despesas referentes à mão-de-obra, transportes, equipamentos auxiliares, seguros, taxas, tributos, incidências fiscais e contribuições de qualquer natureza ou espécie, encargos sociais, contribuições para a Previdência Social e demais despesas diretas ou indiretas inerentes aos serviços e quaisquer outros encargos necessários à perfeita execução de entrega do objeto do instrumento contratual, inclusive quanto à criação de novos encargos, ficando o Sebrae em Rondônia excluído de qualquer solidariedade e responsabilidade civil, penal, fiscal, tributária ou trabalhista;</w:t>
            </w:r>
          </w:p>
          <w:p w14:paraId="724143D5"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Não assumir quaisquer despesas em nome e por conta do Sebrae/RO, sem expressa autorização;</w:t>
            </w:r>
          </w:p>
          <w:p w14:paraId="4CD43CF6"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Orientar seus funcionários quanto a não existência de vínculo empregatício com a Sebrae/RO;</w:t>
            </w:r>
          </w:p>
          <w:p w14:paraId="05338981"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Manter durante a execução do contrato, todas as condições de habilitação e qualificação exigidas no ato convocatório, em especial a fiscal, através da apresentação das respectivas certidões, quais sejam: Certidão Conjunta de Débitos Relativos a Tributos Federais e à Dívida Ativa da União (abrangendo inclusive as contribuições sócias previstas nas alíneas “a” a “d” do parágrafo único do art. 11 da Lei nº. 8.212/1991), de regularidade para com a Fazenda Estadual e Municipal da sede da pessoa jurídica, e para com o Fundo de Garantia por Tempo de Serviço (FGTS), além da Certidão de Débitos Trabalhistas;</w:t>
            </w:r>
          </w:p>
          <w:p w14:paraId="252ECF10"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 xml:space="preserve">Ressarcir os eventuais prejuízos causados ao Sebrae/RO e/ou a terceiros, provocados por ineficiência ou irregularidades cometidas por seus empregados ou prepostos na execução dos serviços contratados, exceto em casos fortuitos ou de força maior contemplados no Código Civil Brasileiro, isentando em qualquer caso o </w:t>
            </w:r>
            <w:r w:rsidRPr="003200FD">
              <w:rPr>
                <w:sz w:val="24"/>
                <w:szCs w:val="24"/>
              </w:rPr>
              <w:lastRenderedPageBreak/>
              <w:t>Sebrae/RO em toda e qualquer reclamação que possa surgir em decorrência de prejuízo;</w:t>
            </w:r>
          </w:p>
          <w:p w14:paraId="0FCA714E"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Responsabilizar-se por quaisquer danos que venha a causar a terceiros ou ao patrimônio do Sebrae/RO, reparando às suas custas os mesmos, durante ou após a execução dos serviços contratados sem que lhe caiba nenhuma indenização por parte do Sebrae/RO;</w:t>
            </w:r>
          </w:p>
          <w:p w14:paraId="646984AA"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Responder pelas despesas relativas a encargos trabalhistas, de seguro de acidentes, impostos, contribuições previdenciárias e quaisquer outras que forem devidas e referentes aos serviços executados por seus empregados, uma vez que os mesmos não têm nenhum vínculo empregatício com o Sebrae/RO;</w:t>
            </w:r>
          </w:p>
          <w:p w14:paraId="3F136AF7"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Responder por todas as obrigações sociais, fiscais, parafiscais, previdenciárias e trabalhistas e outras que incidam ou venham a incidir sobre este contrato, bem como sobre os serviços contratados com terceiros e sobre os contratos de trabalho que mantiver com seus empregados ou prepostos, incluídas as relativas a acidentes de trabalho.</w:t>
            </w:r>
          </w:p>
          <w:p w14:paraId="66FB4D36"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Responder civilmente, pelos atos praticados por seus empregados e prepostos, quando da execução do objeto deste instrumento, suportando os ônus decorrentes de quaisquer danos materiais e morais, por eles causados a bens e pessoas, sem prejuízo do direito de regresso.</w:t>
            </w:r>
          </w:p>
          <w:p w14:paraId="51CDF565"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 xml:space="preserve">A inadimplência da CONTRATADA com referência aos encargos estabelecidos, não transfere ao Sebrae/RO a responsabilidade por seu pagamento, nem poderá onerar o objeto do contrato. </w:t>
            </w:r>
          </w:p>
          <w:p w14:paraId="654C094B"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 xml:space="preserve">Na hipótese de o Sebrae/RO ser compelido a efetuar o pagamento de qualquer débito fiscal, trabalhista, previdenciário, civil ou de outra natureza, referentes às atividades necessárias ao cumprimento deste contrato, deverá a CONTRATADA ressarcir dos valores pagos a este título. </w:t>
            </w:r>
          </w:p>
          <w:p w14:paraId="310D67C6"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Responsabilizar-se por quaisquer acidentes de que possam ser vítimas seus empregados e prepostos, quando nas dependências do Sebrae/RO, devendo adotar as providências que, a respeito, exigir a legislação em vigor;</w:t>
            </w:r>
          </w:p>
          <w:p w14:paraId="6A52F57D"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Manter sigilo total não divulgando quaisquer informações a que tenha acesso em virtude dos trabalhos a serem executados ou de que tenha tomado conhecimento em decorrência da execução do objeto, sem autorização, por escrito, do Sebrae/RO, sob pena de aplicação das sanções cabíveis;</w:t>
            </w:r>
          </w:p>
          <w:p w14:paraId="0BA09F18"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Responder pelo sigilo de todas as informações a que tiver acesso em decorrência do objeto desta contratação;</w:t>
            </w:r>
          </w:p>
          <w:p w14:paraId="2C0417AA"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 xml:space="preserve">Sob nenhuma hipótese, veicular publicidade ou qualquer outra informação acerca do conteúdo objeto do contrato, sem prévia autorização do Sebrae/RO, bem como transferir a responsabilidade da CONTRATADA para outras empresas; </w:t>
            </w:r>
          </w:p>
          <w:p w14:paraId="340C9439"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Prestar informações e esclarecimentos ao Sebrae em Rondônia sobre eventuais atos ou fatos noticiados que envolvam a CONTRATADA, independentemente de solicitação;</w:t>
            </w:r>
          </w:p>
          <w:p w14:paraId="619F22C6"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Responder por quaisquer danos causados ao Sebrae/RO ou a terceiros, decorrentes de sua culpa ou seu dolo na execução do contrato; a fiscalização ou o acompanhamento do contrato pelo Sebrae/RO não reduzirão ou excluirão a responsabilidade da CONTRATADA;</w:t>
            </w:r>
          </w:p>
          <w:p w14:paraId="3105FE7E"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Solucionar todos os eventuais problemas pertinentes ou relacionados com o objeto deste Contrato, mesmo que para isso outra solução não prevista, tenha que ser apresentada para aprovação e implementação, sem ônus adicionais para o Sebrae/RO, desde que de responsabilidade da CONTRATADA;</w:t>
            </w:r>
          </w:p>
          <w:p w14:paraId="4E00E537"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lastRenderedPageBreak/>
              <w:t>Reparar, corrigir, remover, reconstruir ou substituir, às suas expensas, no total ou em parte, o objeto do contrato em que se verificarem vícios, defeitos ou incorreções, em 2 (dois) dias uteis, respeitando o seguinte horário das 08h00min às 11h00min e 14h00min às 17h00min, após a comunicação feita pela gestão do Contrato;</w:t>
            </w:r>
          </w:p>
          <w:p w14:paraId="136646B9"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Cumprir com os prazos de entrega das solicitações descritos no termo de referência;</w:t>
            </w:r>
          </w:p>
          <w:p w14:paraId="55B3F595" w14:textId="77777777" w:rsidR="009E73A3" w:rsidRPr="003200FD" w:rsidRDefault="009E73A3" w:rsidP="009E73A3">
            <w:pPr>
              <w:pStyle w:val="PargrafodaLista"/>
              <w:numPr>
                <w:ilvl w:val="0"/>
                <w:numId w:val="23"/>
              </w:numPr>
              <w:tabs>
                <w:tab w:val="left" w:pos="30"/>
                <w:tab w:val="left" w:pos="319"/>
              </w:tabs>
              <w:spacing w:after="0" w:line="240" w:lineRule="auto"/>
              <w:contextualSpacing w:val="0"/>
              <w:rPr>
                <w:color w:val="000000"/>
                <w:sz w:val="24"/>
                <w:szCs w:val="24"/>
              </w:rPr>
            </w:pPr>
            <w:r w:rsidRPr="003200FD">
              <w:rPr>
                <w:sz w:val="24"/>
                <w:szCs w:val="24"/>
              </w:rPr>
              <w:t xml:space="preserve">Respeitar as normas de controle de bens e de fluxo de pessoas nas dependências da CONTRATANTE; </w:t>
            </w:r>
          </w:p>
          <w:p w14:paraId="73E12ED1" w14:textId="77777777" w:rsidR="009E73A3" w:rsidRPr="003200FD" w:rsidRDefault="009E73A3" w:rsidP="009E73A3">
            <w:pPr>
              <w:pStyle w:val="PargrafodaLista"/>
              <w:tabs>
                <w:tab w:val="left" w:pos="30"/>
                <w:tab w:val="left" w:pos="319"/>
              </w:tabs>
              <w:spacing w:after="0" w:line="240" w:lineRule="auto"/>
              <w:ind w:left="1080" w:firstLine="0"/>
              <w:contextualSpacing w:val="0"/>
              <w:rPr>
                <w:sz w:val="24"/>
                <w:szCs w:val="24"/>
              </w:rPr>
            </w:pPr>
          </w:p>
          <w:p w14:paraId="20CDF207" w14:textId="77777777" w:rsidR="009E73A3" w:rsidRPr="003200FD" w:rsidRDefault="009E73A3" w:rsidP="009E73A3">
            <w:pPr>
              <w:pStyle w:val="PargrafodaLista"/>
              <w:tabs>
                <w:tab w:val="left" w:pos="30"/>
                <w:tab w:val="left" w:pos="319"/>
              </w:tabs>
              <w:spacing w:after="0" w:line="240" w:lineRule="auto"/>
              <w:ind w:left="1080" w:firstLine="0"/>
              <w:contextualSpacing w:val="0"/>
              <w:rPr>
                <w:sz w:val="24"/>
                <w:szCs w:val="24"/>
              </w:rPr>
            </w:pPr>
            <w:r w:rsidRPr="003200FD">
              <w:rPr>
                <w:b/>
                <w:bCs/>
                <w:sz w:val="24"/>
                <w:szCs w:val="24"/>
              </w:rPr>
              <w:t>Parágrafo</w:t>
            </w:r>
            <w:r w:rsidRPr="003200FD">
              <w:rPr>
                <w:sz w:val="24"/>
                <w:szCs w:val="24"/>
              </w:rPr>
              <w:t xml:space="preserve"> </w:t>
            </w:r>
            <w:r w:rsidRPr="003200FD">
              <w:rPr>
                <w:b/>
                <w:bCs/>
                <w:sz w:val="24"/>
                <w:szCs w:val="24"/>
              </w:rPr>
              <w:t>Primeiro</w:t>
            </w:r>
            <w:r w:rsidRPr="003200FD">
              <w:rPr>
                <w:sz w:val="24"/>
                <w:szCs w:val="24"/>
              </w:rPr>
              <w:t xml:space="preserve">: Caso o Sebrae/RO seja demandado como réu ou reclamado, em quaisquer ações judiciais ou administrativas que possam ocorrer em consequência da execução deste contrato, em especial reclamações trabalhistas, solidariamente ou subsidiariamente, de empregados ou representantes, autônomos, prestadores de serviços e assemelhados, que prestem serviços para a CONTRATADA, fica obrigada a reembolsar ao Sebrae/RO, no prazo máximo de 10 (dez) dias contados do recebimento da intimação para pagamento da condenação, as despesas decorrentes da eventual condenação, custas, inclusive honorários periciais e advocatícios, com juros e atualização monetária. </w:t>
            </w:r>
          </w:p>
          <w:p w14:paraId="17CAB1D0" w14:textId="77777777" w:rsidR="009E73A3" w:rsidRPr="003200FD" w:rsidRDefault="009E73A3" w:rsidP="009E73A3">
            <w:pPr>
              <w:pStyle w:val="PargrafodaLista"/>
              <w:tabs>
                <w:tab w:val="left" w:pos="30"/>
                <w:tab w:val="left" w:pos="319"/>
              </w:tabs>
              <w:spacing w:after="0" w:line="240" w:lineRule="auto"/>
              <w:ind w:left="1080" w:firstLine="0"/>
              <w:contextualSpacing w:val="0"/>
              <w:rPr>
                <w:sz w:val="24"/>
                <w:szCs w:val="24"/>
              </w:rPr>
            </w:pPr>
          </w:p>
          <w:p w14:paraId="679C2E43" w14:textId="5823159B" w:rsidR="00A7100C" w:rsidRPr="009E73A3" w:rsidRDefault="009E73A3" w:rsidP="009E73A3">
            <w:pPr>
              <w:pStyle w:val="PargrafodaLista"/>
              <w:tabs>
                <w:tab w:val="left" w:pos="30"/>
                <w:tab w:val="left" w:pos="319"/>
              </w:tabs>
              <w:spacing w:after="0" w:line="240" w:lineRule="auto"/>
              <w:ind w:left="1080" w:firstLine="0"/>
              <w:contextualSpacing w:val="0"/>
              <w:rPr>
                <w:color w:val="000000"/>
                <w:sz w:val="24"/>
                <w:szCs w:val="24"/>
              </w:rPr>
            </w:pPr>
            <w:r w:rsidRPr="003200FD">
              <w:rPr>
                <w:b/>
                <w:bCs/>
                <w:sz w:val="24"/>
                <w:szCs w:val="24"/>
              </w:rPr>
              <w:t>Parágrafo Segundo</w:t>
            </w:r>
            <w:r w:rsidRPr="003200FD">
              <w:rPr>
                <w:sz w:val="24"/>
                <w:szCs w:val="24"/>
              </w:rPr>
              <w:t>: A comprovação da regularidade fiscal, referida no inciso XII desta cláusula, dar-se-á através da apresentação de certidões negativas ou positivas com efeitos de negativa, respectivamente.</w:t>
            </w:r>
          </w:p>
        </w:tc>
      </w:tr>
      <w:bookmarkEnd w:id="0"/>
    </w:tbl>
    <w:p w14:paraId="189C2EFC" w14:textId="77777777" w:rsidR="004F65C9" w:rsidRDefault="004F65C9" w:rsidP="000A6889">
      <w:pPr>
        <w:spacing w:after="0" w:line="240" w:lineRule="auto"/>
        <w:ind w:firstLine="0"/>
        <w:rPr>
          <w:sz w:val="24"/>
          <w:szCs w:val="24"/>
        </w:rPr>
      </w:pPr>
    </w:p>
    <w:tbl>
      <w:tblPr>
        <w:tblStyle w:val="Tabelacomgrade"/>
        <w:tblW w:w="10207" w:type="dxa"/>
        <w:tblInd w:w="-431" w:type="dxa"/>
        <w:tblLayout w:type="fixed"/>
        <w:tblLook w:val="04A0" w:firstRow="1" w:lastRow="0" w:firstColumn="1" w:lastColumn="0" w:noHBand="0" w:noVBand="1"/>
      </w:tblPr>
      <w:tblGrid>
        <w:gridCol w:w="10207"/>
      </w:tblGrid>
      <w:tr w:rsidR="009E73A3" w:rsidRPr="009E73A3" w14:paraId="6399D664" w14:textId="77777777" w:rsidTr="003202AD">
        <w:trPr>
          <w:trHeight w:val="7791"/>
        </w:trPr>
        <w:tc>
          <w:tcPr>
            <w:tcW w:w="10207" w:type="dxa"/>
            <w:tcBorders>
              <w:bottom w:val="single" w:sz="4" w:space="0" w:color="auto"/>
            </w:tcBorders>
          </w:tcPr>
          <w:p w14:paraId="341AC983" w14:textId="77777777" w:rsidR="009E73A3" w:rsidRPr="009E73A3" w:rsidRDefault="009E73A3" w:rsidP="009E73A3">
            <w:pPr>
              <w:numPr>
                <w:ilvl w:val="1"/>
                <w:numId w:val="6"/>
              </w:numPr>
              <w:tabs>
                <w:tab w:val="left" w:pos="35"/>
                <w:tab w:val="left" w:pos="319"/>
              </w:tabs>
              <w:spacing w:after="0" w:line="240" w:lineRule="auto"/>
              <w:ind w:left="0" w:firstLine="0"/>
              <w:contextualSpacing w:val="0"/>
              <w:rPr>
                <w:b/>
                <w:bCs/>
                <w:kern w:val="2"/>
                <w:sz w:val="24"/>
                <w:szCs w:val="24"/>
                <w:lang w:val="pt-PT"/>
              </w:rPr>
            </w:pPr>
            <w:r w:rsidRPr="009E73A3">
              <w:rPr>
                <w:b/>
                <w:sz w:val="24"/>
                <w:szCs w:val="24"/>
              </w:rPr>
              <w:lastRenderedPageBreak/>
              <w:t>COMPETE</w:t>
            </w:r>
            <w:r w:rsidRPr="009E73A3">
              <w:rPr>
                <w:b/>
                <w:bCs/>
                <w:kern w:val="2"/>
                <w:sz w:val="24"/>
                <w:szCs w:val="24"/>
                <w:lang w:val="pt-PT"/>
              </w:rPr>
              <w:t xml:space="preserve"> AO SEBRAE/RO:</w:t>
            </w:r>
          </w:p>
          <w:p w14:paraId="6CE6C129" w14:textId="77777777" w:rsidR="009E73A3" w:rsidRPr="009E73A3" w:rsidRDefault="009E73A3" w:rsidP="009E73A3">
            <w:pPr>
              <w:tabs>
                <w:tab w:val="left" w:pos="35"/>
                <w:tab w:val="left" w:pos="319"/>
              </w:tabs>
              <w:spacing w:after="0" w:line="240" w:lineRule="auto"/>
              <w:ind w:firstLine="0"/>
              <w:contextualSpacing w:val="0"/>
              <w:rPr>
                <w:bCs/>
                <w:color w:val="000000"/>
                <w:kern w:val="2"/>
                <w:sz w:val="24"/>
                <w:szCs w:val="24"/>
                <w:lang w:val="pt-PT"/>
              </w:rPr>
            </w:pPr>
          </w:p>
          <w:p w14:paraId="6B8D23C0" w14:textId="77777777" w:rsidR="009E73A3" w:rsidRPr="009E73A3" w:rsidRDefault="009E73A3" w:rsidP="009E73A3">
            <w:pPr>
              <w:tabs>
                <w:tab w:val="left" w:pos="35"/>
                <w:tab w:val="left" w:pos="321"/>
              </w:tabs>
              <w:spacing w:after="0" w:line="240" w:lineRule="auto"/>
              <w:ind w:firstLine="0"/>
              <w:contextualSpacing w:val="0"/>
              <w:rPr>
                <w:b/>
                <w:sz w:val="24"/>
                <w:szCs w:val="24"/>
              </w:rPr>
            </w:pPr>
            <w:r w:rsidRPr="009E73A3">
              <w:rPr>
                <w:bCs/>
                <w:color w:val="000000"/>
                <w:kern w:val="2"/>
                <w:sz w:val="24"/>
                <w:szCs w:val="24"/>
              </w:rPr>
              <w:t>Sem prejuízo das disposições contidas neste instrumento, o Sebrae em Rondônia fica obrigado a:</w:t>
            </w:r>
          </w:p>
          <w:p w14:paraId="20A17636" w14:textId="77777777" w:rsidR="009E73A3" w:rsidRPr="009E73A3" w:rsidRDefault="009E73A3" w:rsidP="009E73A3">
            <w:pPr>
              <w:numPr>
                <w:ilvl w:val="0"/>
                <w:numId w:val="24"/>
              </w:numPr>
              <w:spacing w:after="0" w:line="240" w:lineRule="auto"/>
              <w:rPr>
                <w:sz w:val="24"/>
                <w:szCs w:val="24"/>
              </w:rPr>
            </w:pPr>
            <w:r w:rsidRPr="009E73A3">
              <w:rPr>
                <w:sz w:val="24"/>
                <w:szCs w:val="24"/>
              </w:rPr>
              <w:t xml:space="preserve">Acompanhar e fiscalizar a execução deste contrato, de modo a zelar pela qualidade, transparência e agilidade na execução do objeto, sem prejuízo da responsabilidade da CONTRATADA; </w:t>
            </w:r>
          </w:p>
          <w:p w14:paraId="6D40BA06"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Efetuar o pagamento à CONTRATADA, após a disponibilização do serviço e dos relatórios de consolidação, mediante apresentação de nota fiscal com o devido atesto pelo gestor responsável pela fiscalização do instrumento contratual;</w:t>
            </w:r>
          </w:p>
          <w:p w14:paraId="672D7229"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Proporcionar todas as facilidades para que a CONTRATADA possa cumprir suas obrigações dentro das normas e condições estabelecidas neste Contrato;</w:t>
            </w:r>
          </w:p>
          <w:p w14:paraId="55818402"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Prestar as informações e os esclarecimentos que venham a ser solicitados pela CONTRATADA;</w:t>
            </w:r>
          </w:p>
          <w:p w14:paraId="64B216E4"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Fiscalizar e Notificar a CONTRATADA, por escrito, sobre imperfeições, falhas, eventuais atrasos e irregularidades constatadas na execução dos serviços para que sejam adotadas as medidas corretivas necessárias;</w:t>
            </w:r>
          </w:p>
          <w:p w14:paraId="1F2524B0"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Exigir o fiel cumprimento de todos os requisitos acordados e da proposta apresentada, avaliando, também, a qualidade dos serviços realizados podendo rejeitá-los no todo ou em parte;</w:t>
            </w:r>
          </w:p>
          <w:p w14:paraId="6EFD3114"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Verificar a documentação apresentada para fins de pagamento;</w:t>
            </w:r>
          </w:p>
          <w:p w14:paraId="0250AE80"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Conferir a Nota Fiscal/Fatura/Recibo apresentada pela CONTRATADA em prazo que permita o seu pagamento no período referido no Contrato;</w:t>
            </w:r>
          </w:p>
          <w:p w14:paraId="6C431D12"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Comunicar formalmente à CONTRATADA sobre qualquer irregularidade constatada na execução do objeto contratado, fixando prazo para corrigir defeitos ou irregularidades verificadas no fornecimento do objeto do contrato;</w:t>
            </w:r>
          </w:p>
          <w:p w14:paraId="65BF1AB3"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Designar o Gestor e o Fiscal do contrato, o qual certificará a qualidade e aceite do objeto contratado;</w:t>
            </w:r>
          </w:p>
          <w:p w14:paraId="6F7029CE"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Expedir a ordem de fornecimento e solicitar a entrega dos produtos de acordo com suas necessidades de consumo, observada o prazo de validade;</w:t>
            </w:r>
          </w:p>
          <w:p w14:paraId="3D00A970"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Receber o objeto no dia previamente agendado, no horário de funcionamento da unidade responsável pelo recebimento;</w:t>
            </w:r>
          </w:p>
          <w:p w14:paraId="5D711337"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Rejeitar, no todo ou em parte, os produtos de consumo entregues em desacordo com as obrigações assumidas pelo fornecedor, no prazo de até 24 (vinte e quatro) horas, a contar da data de recebimento;</w:t>
            </w:r>
          </w:p>
          <w:p w14:paraId="55FB038A"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 xml:space="preserve">Comunicar à CONTRATADA quaisquer alterações relativas ao objeto do certame; </w:t>
            </w:r>
          </w:p>
          <w:p w14:paraId="19C3A7D1" w14:textId="77777777" w:rsidR="009E73A3" w:rsidRPr="009E73A3" w:rsidRDefault="009E73A3" w:rsidP="009E73A3">
            <w:pPr>
              <w:numPr>
                <w:ilvl w:val="0"/>
                <w:numId w:val="24"/>
              </w:numPr>
              <w:spacing w:after="0" w:line="240" w:lineRule="auto"/>
              <w:rPr>
                <w:b/>
                <w:bCs/>
                <w:color w:val="000000"/>
                <w:kern w:val="2"/>
                <w:sz w:val="24"/>
                <w:szCs w:val="24"/>
                <w:lang w:val="pt-PT"/>
              </w:rPr>
            </w:pPr>
            <w:r w:rsidRPr="009E73A3">
              <w:rPr>
                <w:sz w:val="24"/>
                <w:szCs w:val="24"/>
              </w:rPr>
              <w:t>Prestar as informações e os esclarecimentos solicitados pela CONTRATADA para a fiel execução do contrato.</w:t>
            </w:r>
          </w:p>
          <w:p w14:paraId="0209B8DF" w14:textId="77777777" w:rsidR="009E73A3" w:rsidRPr="009E73A3" w:rsidRDefault="009E73A3" w:rsidP="009E73A3">
            <w:pPr>
              <w:spacing w:after="0" w:line="240" w:lineRule="auto"/>
              <w:ind w:firstLine="0"/>
              <w:rPr>
                <w:b/>
                <w:bCs/>
                <w:color w:val="000000"/>
                <w:kern w:val="2"/>
                <w:sz w:val="24"/>
                <w:szCs w:val="24"/>
                <w:lang w:val="pt-PT"/>
              </w:rPr>
            </w:pPr>
          </w:p>
          <w:p w14:paraId="4A06027A" w14:textId="77777777" w:rsidR="009E73A3" w:rsidRPr="009E73A3" w:rsidRDefault="009E73A3" w:rsidP="009E73A3">
            <w:pPr>
              <w:spacing w:after="0" w:line="240" w:lineRule="auto"/>
              <w:ind w:firstLine="0"/>
              <w:rPr>
                <w:b/>
                <w:bCs/>
                <w:color w:val="000000"/>
                <w:kern w:val="2"/>
                <w:sz w:val="24"/>
                <w:szCs w:val="24"/>
                <w:lang w:val="pt-PT"/>
              </w:rPr>
            </w:pPr>
          </w:p>
        </w:tc>
      </w:tr>
      <w:tr w:rsidR="00B05DD3" w:rsidRPr="003200FD" w14:paraId="0286FC5A" w14:textId="77777777" w:rsidTr="00E16083">
        <w:trPr>
          <w:trHeight w:val="2955"/>
        </w:trPr>
        <w:tc>
          <w:tcPr>
            <w:tcW w:w="10207" w:type="dxa"/>
            <w:tcBorders>
              <w:bottom w:val="single" w:sz="4" w:space="0" w:color="auto"/>
            </w:tcBorders>
            <w:shd w:val="clear" w:color="auto" w:fill="auto"/>
          </w:tcPr>
          <w:p w14:paraId="732DBD6F" w14:textId="77777777" w:rsidR="006043AC" w:rsidRPr="003200FD" w:rsidRDefault="00B05DD3" w:rsidP="000A6889">
            <w:pPr>
              <w:pStyle w:val="PargrafodaLista"/>
              <w:numPr>
                <w:ilvl w:val="0"/>
                <w:numId w:val="6"/>
              </w:numPr>
              <w:tabs>
                <w:tab w:val="left" w:pos="319"/>
              </w:tabs>
              <w:spacing w:after="0" w:line="240" w:lineRule="auto"/>
              <w:ind w:left="0" w:firstLine="0"/>
              <w:rPr>
                <w:b/>
                <w:bCs/>
                <w:sz w:val="24"/>
                <w:szCs w:val="24"/>
              </w:rPr>
            </w:pPr>
            <w:r w:rsidRPr="003200FD">
              <w:rPr>
                <w:b/>
                <w:bCs/>
                <w:sz w:val="24"/>
                <w:szCs w:val="24"/>
              </w:rPr>
              <w:lastRenderedPageBreak/>
              <w:t xml:space="preserve">VIGÊNCIA: </w:t>
            </w:r>
          </w:p>
          <w:p w14:paraId="1D00A52C" w14:textId="77777777" w:rsidR="00516BF8" w:rsidRPr="003200FD" w:rsidRDefault="00516BF8" w:rsidP="000A6889">
            <w:pPr>
              <w:tabs>
                <w:tab w:val="left" w:pos="993"/>
              </w:tabs>
              <w:spacing w:after="0" w:line="240" w:lineRule="auto"/>
              <w:ind w:firstLine="0"/>
              <w:rPr>
                <w:sz w:val="24"/>
                <w:szCs w:val="24"/>
              </w:rPr>
            </w:pPr>
          </w:p>
          <w:p w14:paraId="3CCD3FFB" w14:textId="6862E2CB" w:rsidR="00516BF8" w:rsidRPr="003200FD" w:rsidRDefault="00516BF8" w:rsidP="000A6889">
            <w:pPr>
              <w:pStyle w:val="xmsonormal"/>
              <w:numPr>
                <w:ilvl w:val="1"/>
                <w:numId w:val="0"/>
              </w:numPr>
              <w:shd w:val="clear" w:color="auto" w:fill="FFFFFF"/>
              <w:spacing w:before="0" w:beforeAutospacing="0" w:after="0" w:afterAutospacing="0"/>
              <w:jc w:val="both"/>
              <w:rPr>
                <w:rFonts w:ascii="Arial" w:hAnsi="Arial" w:cs="Arial"/>
                <w:color w:val="242424"/>
              </w:rPr>
            </w:pPr>
            <w:bookmarkStart w:id="1" w:name="_Hlk159595896"/>
            <w:r w:rsidRPr="003200FD">
              <w:rPr>
                <w:rFonts w:ascii="Arial" w:hAnsi="Arial" w:cs="Arial"/>
                <w:color w:val="242424"/>
                <w:bdr w:val="none" w:sz="0" w:space="0" w:color="auto" w:frame="1"/>
              </w:rPr>
              <w:t xml:space="preserve">O contrato terá vigência de </w:t>
            </w:r>
            <w:r w:rsidR="00E16083" w:rsidRPr="00E16083">
              <w:rPr>
                <w:rFonts w:ascii="Arial" w:hAnsi="Arial" w:cs="Arial"/>
                <w:bdr w:val="none" w:sz="0" w:space="0" w:color="auto" w:frame="1"/>
              </w:rPr>
              <w:t>12</w:t>
            </w:r>
            <w:r w:rsidRPr="00E16083">
              <w:rPr>
                <w:rFonts w:ascii="Arial" w:hAnsi="Arial" w:cs="Arial"/>
                <w:bdr w:val="none" w:sz="0" w:space="0" w:color="auto" w:frame="1"/>
              </w:rPr>
              <w:t> (</w:t>
            </w:r>
            <w:r w:rsidR="00E16083" w:rsidRPr="00E16083">
              <w:rPr>
                <w:rFonts w:ascii="Arial" w:hAnsi="Arial" w:cs="Arial"/>
                <w:bdr w:val="none" w:sz="0" w:space="0" w:color="auto" w:frame="1"/>
              </w:rPr>
              <w:t>doze</w:t>
            </w:r>
            <w:r w:rsidRPr="00E16083">
              <w:rPr>
                <w:rFonts w:ascii="Arial" w:hAnsi="Arial" w:cs="Arial"/>
                <w:bdr w:val="none" w:sz="0" w:space="0" w:color="auto" w:frame="1"/>
              </w:rPr>
              <w:t>) meses</w:t>
            </w:r>
            <w:r w:rsidRPr="003200FD">
              <w:rPr>
                <w:rFonts w:ascii="Arial" w:hAnsi="Arial" w:cs="Arial"/>
                <w:color w:val="242424"/>
                <w:bdr w:val="none" w:sz="0" w:space="0" w:color="auto" w:frame="1"/>
              </w:rPr>
              <w:t xml:space="preserve">, contados a partir da data de assinatura, podendo ser prorrogado, não ultrapassando o limite estipulado </w:t>
            </w:r>
            <w:r w:rsidR="00772E9F" w:rsidRPr="003200FD">
              <w:rPr>
                <w:rFonts w:ascii="Arial" w:hAnsi="Arial" w:cs="Arial"/>
                <w:color w:val="242424"/>
                <w:bdr w:val="none" w:sz="0" w:space="0" w:color="auto" w:frame="1"/>
              </w:rPr>
              <w:t>no</w:t>
            </w:r>
            <w:r w:rsidRPr="003200FD">
              <w:rPr>
                <w:rFonts w:ascii="Arial" w:hAnsi="Arial" w:cs="Arial"/>
                <w:color w:val="242424"/>
                <w:bdr w:val="none" w:sz="0" w:space="0" w:color="auto" w:frame="1"/>
              </w:rPr>
              <w:t xml:space="preserve"> REGULAMENTO DE LICITAÇÕES E CONTRATOS DO SISTEMA SEBRAE:</w:t>
            </w:r>
          </w:p>
          <w:p w14:paraId="6F2832D1" w14:textId="77777777" w:rsidR="0014390B" w:rsidRPr="003200FD" w:rsidRDefault="0014390B" w:rsidP="000A6889">
            <w:pPr>
              <w:pStyle w:val="xmsonormal"/>
              <w:shd w:val="clear" w:color="auto" w:fill="FFFFFF"/>
              <w:spacing w:before="0" w:beforeAutospacing="0" w:after="0" w:afterAutospacing="0"/>
              <w:ind w:left="731"/>
              <w:rPr>
                <w:rFonts w:ascii="Arial" w:hAnsi="Arial" w:cs="Arial"/>
                <w:color w:val="242424"/>
                <w:bdr w:val="none" w:sz="0" w:space="0" w:color="auto" w:frame="1"/>
              </w:rPr>
            </w:pPr>
          </w:p>
          <w:p w14:paraId="2CB04D01" w14:textId="6ACDAB0E" w:rsidR="00B05DD3" w:rsidRPr="003200FD" w:rsidRDefault="00516BF8" w:rsidP="000A6889">
            <w:pPr>
              <w:pStyle w:val="xmsonormal"/>
              <w:shd w:val="clear" w:color="auto" w:fill="FFFFFF"/>
              <w:spacing w:before="0" w:beforeAutospacing="0" w:after="0" w:afterAutospacing="0"/>
              <w:ind w:left="731"/>
              <w:jc w:val="both"/>
              <w:rPr>
                <w:rFonts w:ascii="Arial" w:hAnsi="Arial" w:cs="Arial"/>
                <w:i/>
                <w:iCs/>
                <w:color w:val="242424"/>
              </w:rPr>
            </w:pPr>
            <w:r w:rsidRPr="003200FD">
              <w:rPr>
                <w:rFonts w:ascii="Arial" w:hAnsi="Arial" w:cs="Arial"/>
                <w:i/>
                <w:iCs/>
                <w:color w:val="242424"/>
                <w:bdr w:val="none" w:sz="0" w:space="0" w:color="auto" w:frame="1"/>
              </w:rPr>
              <w:t>Art. 36. Os contratos terão prazo determinado, não podendo ultrapassar, inclusive com suas eventuais prorrogações, o limite máximo de 10 (dez) anos, ressalvadas as hipóteses previstas neste artigo, desde que haja previsão no processo de contratação, com ou sem licitação, e que as condições permaneçam vantajosas.</w:t>
            </w:r>
            <w:bookmarkEnd w:id="1"/>
          </w:p>
        </w:tc>
      </w:tr>
    </w:tbl>
    <w:p w14:paraId="49ED73AC" w14:textId="77777777" w:rsidR="00FF73FD" w:rsidRPr="003200FD" w:rsidRDefault="00FF73FD" w:rsidP="000A6889">
      <w:pPr>
        <w:tabs>
          <w:tab w:val="left" w:pos="993"/>
        </w:tabs>
        <w:spacing w:after="0" w:line="240" w:lineRule="auto"/>
        <w:ind w:firstLine="0"/>
        <w:rPr>
          <w:sz w:val="24"/>
          <w:szCs w:val="24"/>
        </w:rPr>
      </w:pPr>
    </w:p>
    <w:tbl>
      <w:tblPr>
        <w:tblStyle w:val="Tabelacomgrade"/>
        <w:tblW w:w="10207" w:type="dxa"/>
        <w:tblInd w:w="-431" w:type="dxa"/>
        <w:tblLook w:val="04A0" w:firstRow="1" w:lastRow="0" w:firstColumn="1" w:lastColumn="0" w:noHBand="0" w:noVBand="1"/>
      </w:tblPr>
      <w:tblGrid>
        <w:gridCol w:w="10207"/>
      </w:tblGrid>
      <w:tr w:rsidR="00B05DD3" w:rsidRPr="003200FD" w14:paraId="5E61305E" w14:textId="77777777" w:rsidTr="00E16083">
        <w:trPr>
          <w:trHeight w:val="1227"/>
        </w:trPr>
        <w:tc>
          <w:tcPr>
            <w:tcW w:w="10207" w:type="dxa"/>
          </w:tcPr>
          <w:p w14:paraId="7E18B143" w14:textId="77777777" w:rsidR="000C0975" w:rsidRPr="00C56EC3" w:rsidRDefault="00395301" w:rsidP="000A6889">
            <w:pPr>
              <w:pStyle w:val="PargrafodaLista"/>
              <w:numPr>
                <w:ilvl w:val="0"/>
                <w:numId w:val="6"/>
              </w:numPr>
              <w:tabs>
                <w:tab w:val="left" w:pos="319"/>
              </w:tabs>
              <w:spacing w:after="0" w:line="240" w:lineRule="auto"/>
              <w:ind w:left="0" w:firstLine="0"/>
              <w:rPr>
                <w:i/>
                <w:iCs/>
                <w:sz w:val="24"/>
                <w:szCs w:val="24"/>
              </w:rPr>
            </w:pPr>
            <w:r w:rsidRPr="003200FD">
              <w:rPr>
                <w:b/>
                <w:bCs/>
                <w:sz w:val="24"/>
                <w:szCs w:val="24"/>
              </w:rPr>
              <w:t>PRAZOS E CONDIÇÕES</w:t>
            </w:r>
            <w:r w:rsidR="00B05DD3" w:rsidRPr="003200FD">
              <w:rPr>
                <w:b/>
                <w:bCs/>
                <w:sz w:val="24"/>
                <w:szCs w:val="24"/>
              </w:rPr>
              <w:t xml:space="preserve"> DE ENTREGA DO PRODUTO/SERVIÇO:</w:t>
            </w:r>
          </w:p>
          <w:p w14:paraId="21A15964" w14:textId="77777777" w:rsidR="00C56EC3" w:rsidRPr="003200FD" w:rsidRDefault="00C56EC3" w:rsidP="00C56EC3">
            <w:pPr>
              <w:pStyle w:val="PargrafodaLista"/>
              <w:tabs>
                <w:tab w:val="left" w:pos="319"/>
              </w:tabs>
              <w:spacing w:after="0" w:line="240" w:lineRule="auto"/>
              <w:ind w:left="0" w:firstLine="0"/>
              <w:rPr>
                <w:i/>
                <w:iCs/>
                <w:sz w:val="24"/>
                <w:szCs w:val="24"/>
              </w:rPr>
            </w:pPr>
          </w:p>
          <w:p w14:paraId="2D69054F" w14:textId="77777777" w:rsidR="00E16083" w:rsidRPr="00B566BE" w:rsidRDefault="00E16083" w:rsidP="00E16083">
            <w:pPr>
              <w:pStyle w:val="PargrafodaLista"/>
              <w:numPr>
                <w:ilvl w:val="1"/>
                <w:numId w:val="6"/>
              </w:numPr>
              <w:tabs>
                <w:tab w:val="left" w:pos="319"/>
              </w:tabs>
              <w:spacing w:after="0" w:line="240" w:lineRule="auto"/>
              <w:ind w:left="455" w:hanging="426"/>
              <w:contextualSpacing w:val="0"/>
              <w:rPr>
                <w:bCs/>
                <w:sz w:val="24"/>
                <w:szCs w:val="24"/>
              </w:rPr>
            </w:pPr>
            <w:r w:rsidRPr="00B566BE">
              <w:rPr>
                <w:bCs/>
                <w:sz w:val="24"/>
                <w:szCs w:val="24"/>
              </w:rPr>
              <w:t>Os materiais deverão ser novos, assim considerados de primeiro uso, e deverão ser entregues na Sede do Sebrae em Rondônia, situado à Av. Campos Sales, 3421, Bairro Olaria, Porto Velho – Rondônia, CEP 76.801-281. O envio deve ser feito aos cuidados de Gracielly de Oliveira e Silva Costa, na Unidade de Gestão Administrativa, e todos os itens devem estar devidamente protegidos, embalados individualmente e adequadamente contra danos de transporte e manuseio, acompanhados das respectivas notas fiscais (no caso de fornecimento).</w:t>
            </w:r>
          </w:p>
          <w:p w14:paraId="0884D221" w14:textId="2B7D6C57" w:rsidR="00E16083" w:rsidRPr="00E16083" w:rsidRDefault="00E16083" w:rsidP="00E16083">
            <w:pPr>
              <w:pStyle w:val="PargrafodaLista"/>
              <w:numPr>
                <w:ilvl w:val="1"/>
                <w:numId w:val="6"/>
              </w:numPr>
              <w:tabs>
                <w:tab w:val="left" w:pos="319"/>
              </w:tabs>
              <w:spacing w:after="0" w:line="240" w:lineRule="auto"/>
              <w:ind w:left="455" w:hanging="426"/>
              <w:contextualSpacing w:val="0"/>
              <w:rPr>
                <w:bCs/>
                <w:sz w:val="24"/>
                <w:szCs w:val="24"/>
              </w:rPr>
            </w:pPr>
            <w:r w:rsidRPr="00B566BE">
              <w:rPr>
                <w:bCs/>
                <w:sz w:val="24"/>
                <w:szCs w:val="24"/>
              </w:rPr>
              <w:t>Não serão aceitos materiais que estejam fora das especificações técnicas definidas, que esteja (m) comprovadamente defeituoso (s) e considerados inadequados e/ou abaixo do padrão de qualidade exigido;</w:t>
            </w:r>
          </w:p>
          <w:p w14:paraId="6A7DFD19" w14:textId="77777777" w:rsidR="00E16083" w:rsidRPr="00B566BE" w:rsidRDefault="00E16083" w:rsidP="00E16083">
            <w:pPr>
              <w:pStyle w:val="PargrafodaLista"/>
              <w:numPr>
                <w:ilvl w:val="1"/>
                <w:numId w:val="6"/>
              </w:numPr>
              <w:tabs>
                <w:tab w:val="left" w:pos="319"/>
              </w:tabs>
              <w:spacing w:after="0" w:line="240" w:lineRule="auto"/>
              <w:ind w:left="455" w:hanging="426"/>
              <w:contextualSpacing w:val="0"/>
              <w:rPr>
                <w:bCs/>
                <w:sz w:val="24"/>
                <w:szCs w:val="24"/>
              </w:rPr>
            </w:pPr>
            <w:r w:rsidRPr="00B566BE">
              <w:rPr>
                <w:bCs/>
                <w:sz w:val="24"/>
                <w:szCs w:val="24"/>
              </w:rPr>
              <w:t>O Sebrae/RO não ficará responsável por custos adicionais de transportes, deslocamentos e instalações, pois todos os custos deverão estar inclusos nos valores dos objetos;</w:t>
            </w:r>
          </w:p>
          <w:p w14:paraId="7E63A25D" w14:textId="77777777" w:rsidR="00E16083" w:rsidRPr="00B566BE" w:rsidRDefault="00E16083" w:rsidP="00E16083">
            <w:pPr>
              <w:pStyle w:val="PargrafodaLista"/>
              <w:numPr>
                <w:ilvl w:val="1"/>
                <w:numId w:val="6"/>
              </w:numPr>
              <w:tabs>
                <w:tab w:val="left" w:pos="319"/>
              </w:tabs>
              <w:spacing w:after="0" w:line="240" w:lineRule="auto"/>
              <w:ind w:left="455" w:hanging="426"/>
              <w:contextualSpacing w:val="0"/>
              <w:rPr>
                <w:bCs/>
                <w:sz w:val="24"/>
                <w:szCs w:val="24"/>
              </w:rPr>
            </w:pPr>
            <w:r w:rsidRPr="00B566BE">
              <w:rPr>
                <w:bCs/>
                <w:sz w:val="24"/>
                <w:szCs w:val="24"/>
              </w:rPr>
              <w:t>Os volumes contendo os materiais permanentes deverão estar identificados externamente com os dados constantes da nota fiscal/fatura e o endereço de entrega.</w:t>
            </w:r>
          </w:p>
          <w:p w14:paraId="4F58B468" w14:textId="77777777" w:rsidR="00E16083" w:rsidRDefault="00E16083" w:rsidP="00E16083">
            <w:pPr>
              <w:pStyle w:val="PargrafodaLista"/>
              <w:numPr>
                <w:ilvl w:val="1"/>
                <w:numId w:val="6"/>
              </w:numPr>
              <w:tabs>
                <w:tab w:val="left" w:pos="319"/>
              </w:tabs>
              <w:spacing w:after="0" w:line="240" w:lineRule="auto"/>
              <w:ind w:left="455" w:hanging="426"/>
              <w:contextualSpacing w:val="0"/>
              <w:rPr>
                <w:bCs/>
                <w:sz w:val="24"/>
                <w:szCs w:val="24"/>
              </w:rPr>
            </w:pPr>
            <w:r w:rsidRPr="00B566BE">
              <w:rPr>
                <w:bCs/>
                <w:sz w:val="24"/>
                <w:szCs w:val="24"/>
              </w:rPr>
              <w:t>Referente ao lote 2:</w:t>
            </w:r>
          </w:p>
          <w:p w14:paraId="190DE5E8" w14:textId="77777777" w:rsidR="00E16083" w:rsidRPr="00256C6B" w:rsidRDefault="00E16083" w:rsidP="00E16083">
            <w:pPr>
              <w:pStyle w:val="PargrafodaLista"/>
              <w:numPr>
                <w:ilvl w:val="2"/>
                <w:numId w:val="6"/>
              </w:numPr>
              <w:tabs>
                <w:tab w:val="left" w:pos="30"/>
                <w:tab w:val="left" w:pos="319"/>
              </w:tabs>
              <w:spacing w:after="0" w:line="240" w:lineRule="auto"/>
              <w:ind w:left="1022"/>
              <w:contextualSpacing w:val="0"/>
              <w:rPr>
                <w:bCs/>
                <w:sz w:val="24"/>
                <w:szCs w:val="24"/>
              </w:rPr>
            </w:pPr>
            <w:r w:rsidRPr="00256C6B">
              <w:rPr>
                <w:color w:val="000000"/>
                <w:kern w:val="0"/>
                <w:sz w:val="24"/>
                <w:szCs w:val="24"/>
                <w:lang w:val="pt-PT"/>
              </w:rPr>
              <w:t xml:space="preserve">Da amostra na fase classificatória </w:t>
            </w:r>
          </w:p>
          <w:p w14:paraId="4539ACE1" w14:textId="77777777" w:rsidR="00E16083" w:rsidRPr="00256C6B" w:rsidRDefault="00E16083" w:rsidP="00E16083">
            <w:pPr>
              <w:pStyle w:val="PargrafodaLista"/>
              <w:numPr>
                <w:ilvl w:val="3"/>
                <w:numId w:val="6"/>
              </w:numPr>
              <w:tabs>
                <w:tab w:val="left" w:pos="30"/>
                <w:tab w:val="left" w:pos="319"/>
              </w:tabs>
              <w:spacing w:after="0" w:line="240" w:lineRule="auto"/>
              <w:ind w:left="1306" w:hanging="862"/>
              <w:contextualSpacing w:val="0"/>
              <w:rPr>
                <w:bCs/>
                <w:sz w:val="24"/>
                <w:szCs w:val="24"/>
              </w:rPr>
            </w:pPr>
            <w:r w:rsidRPr="00256C6B">
              <w:rPr>
                <w:color w:val="000000"/>
                <w:kern w:val="0"/>
                <w:sz w:val="24"/>
                <w:szCs w:val="24"/>
                <w:lang w:val="pt-PT"/>
              </w:rPr>
              <w:t>Deverá o licitante classificado em primeiro lugar, apresentar amostra física das opções de cores demandados nesta contratação, conforme especificado no detalhamento do objeto.</w:t>
            </w:r>
          </w:p>
          <w:p w14:paraId="50AA0509" w14:textId="77777777" w:rsidR="00E16083" w:rsidRPr="00B566BE" w:rsidRDefault="00E16083" w:rsidP="00E16083">
            <w:pPr>
              <w:pStyle w:val="PargrafodaLista"/>
              <w:numPr>
                <w:ilvl w:val="3"/>
                <w:numId w:val="6"/>
              </w:numPr>
              <w:tabs>
                <w:tab w:val="left" w:pos="30"/>
                <w:tab w:val="left" w:pos="319"/>
              </w:tabs>
              <w:spacing w:after="0" w:line="240" w:lineRule="auto"/>
              <w:ind w:left="1306" w:hanging="862"/>
              <w:contextualSpacing w:val="0"/>
              <w:rPr>
                <w:color w:val="000000"/>
                <w:kern w:val="0"/>
                <w:sz w:val="24"/>
                <w:szCs w:val="24"/>
                <w:lang w:val="pt-PT"/>
              </w:rPr>
            </w:pPr>
            <w:r w:rsidRPr="00B566BE">
              <w:rPr>
                <w:color w:val="000000"/>
                <w:kern w:val="0"/>
                <w:sz w:val="24"/>
                <w:szCs w:val="24"/>
                <w:lang w:val="pt-PT"/>
              </w:rPr>
              <w:t>Após solicitação formal da pregoeira, o Licitante terá 05 (cinco) dias corridos para apresentar a amostra, sob pena de desclassificação;</w:t>
            </w:r>
          </w:p>
          <w:p w14:paraId="2590072F" w14:textId="77777777" w:rsidR="00E16083" w:rsidRPr="00B566BE" w:rsidRDefault="00E16083" w:rsidP="00E16083">
            <w:pPr>
              <w:pStyle w:val="PargrafodaLista"/>
              <w:numPr>
                <w:ilvl w:val="3"/>
                <w:numId w:val="6"/>
              </w:numPr>
              <w:tabs>
                <w:tab w:val="left" w:pos="30"/>
                <w:tab w:val="left" w:pos="319"/>
              </w:tabs>
              <w:spacing w:after="0" w:line="240" w:lineRule="auto"/>
              <w:ind w:left="1306" w:hanging="862"/>
              <w:contextualSpacing w:val="0"/>
              <w:rPr>
                <w:color w:val="000000"/>
                <w:kern w:val="0"/>
                <w:sz w:val="24"/>
                <w:szCs w:val="24"/>
                <w:lang w:val="pt-PT"/>
              </w:rPr>
            </w:pPr>
            <w:r w:rsidRPr="00B566BE">
              <w:rPr>
                <w:color w:val="000000"/>
                <w:kern w:val="0"/>
                <w:sz w:val="24"/>
                <w:szCs w:val="24"/>
                <w:lang w:val="pt-PT"/>
              </w:rPr>
              <w:t>A(s) amostra (s) deverá (ao) ser entregue(s) na Sede do Sebrae/RO, no seguinte endereço Av. Campos Sales, 3421 bairro Olaria no horário das 9 às 18:00h.</w:t>
            </w:r>
          </w:p>
          <w:p w14:paraId="2170528B" w14:textId="77777777" w:rsidR="00E16083" w:rsidRPr="00B566BE" w:rsidRDefault="00E16083" w:rsidP="00E16083">
            <w:pPr>
              <w:pStyle w:val="PargrafodaLista"/>
              <w:numPr>
                <w:ilvl w:val="3"/>
                <w:numId w:val="6"/>
              </w:numPr>
              <w:tabs>
                <w:tab w:val="left" w:pos="30"/>
                <w:tab w:val="left" w:pos="319"/>
              </w:tabs>
              <w:spacing w:after="0" w:line="240" w:lineRule="auto"/>
              <w:ind w:left="1306" w:hanging="862"/>
              <w:contextualSpacing w:val="0"/>
              <w:rPr>
                <w:color w:val="000000"/>
                <w:kern w:val="0"/>
                <w:sz w:val="24"/>
                <w:szCs w:val="24"/>
                <w:lang w:val="pt-PT"/>
              </w:rPr>
            </w:pPr>
            <w:r w:rsidRPr="00B566BE">
              <w:rPr>
                <w:color w:val="000000"/>
                <w:kern w:val="0"/>
                <w:sz w:val="24"/>
                <w:szCs w:val="24"/>
                <w:lang w:val="pt-PT"/>
              </w:rPr>
              <w:t>As amostras serão submetidas à aprovação da Unidade de Gestão Administrativa sendo analisadas em até 03 (três) dias uteis;</w:t>
            </w:r>
          </w:p>
          <w:p w14:paraId="6D1B685F" w14:textId="77777777" w:rsidR="00E16083" w:rsidRPr="00B566BE" w:rsidRDefault="00E16083" w:rsidP="00E16083">
            <w:pPr>
              <w:pStyle w:val="PargrafodaLista"/>
              <w:numPr>
                <w:ilvl w:val="3"/>
                <w:numId w:val="6"/>
              </w:numPr>
              <w:tabs>
                <w:tab w:val="left" w:pos="30"/>
                <w:tab w:val="left" w:pos="319"/>
              </w:tabs>
              <w:spacing w:after="0" w:line="240" w:lineRule="auto"/>
              <w:ind w:left="1306" w:hanging="862"/>
              <w:contextualSpacing w:val="0"/>
              <w:rPr>
                <w:color w:val="000000"/>
                <w:kern w:val="0"/>
                <w:sz w:val="24"/>
                <w:szCs w:val="24"/>
                <w:lang w:val="pt-PT"/>
              </w:rPr>
            </w:pPr>
            <w:r w:rsidRPr="00B566BE">
              <w:rPr>
                <w:color w:val="000000"/>
                <w:kern w:val="0"/>
                <w:sz w:val="24"/>
                <w:szCs w:val="24"/>
                <w:lang w:val="pt-PT"/>
              </w:rPr>
              <w:t>Se a amostra apresentada não for aceita ou se o licitante não atender às exigências das especificações constantes neste instrumento, o pregoeiro solicitará a amostra da licitante subsequente, e assim sucessivamente, na ordem de classificação, até a apuração de uma amostra que atenda às exigências deste instrumento</w:t>
            </w:r>
          </w:p>
          <w:p w14:paraId="4F800876" w14:textId="77777777" w:rsidR="00E16083" w:rsidRPr="00B566BE" w:rsidRDefault="00E16083" w:rsidP="00E16083">
            <w:pPr>
              <w:pStyle w:val="PargrafodaLista"/>
              <w:numPr>
                <w:ilvl w:val="1"/>
                <w:numId w:val="6"/>
              </w:numPr>
              <w:tabs>
                <w:tab w:val="left" w:pos="319"/>
              </w:tabs>
              <w:spacing w:after="0" w:line="240" w:lineRule="auto"/>
              <w:ind w:left="455" w:hanging="426"/>
              <w:contextualSpacing w:val="0"/>
              <w:rPr>
                <w:color w:val="000000"/>
                <w:kern w:val="0"/>
                <w:sz w:val="24"/>
                <w:szCs w:val="24"/>
                <w:lang w:val="pt-PT"/>
              </w:rPr>
            </w:pPr>
            <w:r w:rsidRPr="00B566BE">
              <w:rPr>
                <w:color w:val="000000"/>
                <w:kern w:val="0"/>
                <w:sz w:val="24"/>
                <w:szCs w:val="24"/>
                <w:lang w:val="pt-PT"/>
              </w:rPr>
              <w:t>Referente ao lote 03, 04 e 05:</w:t>
            </w:r>
          </w:p>
          <w:p w14:paraId="7DD16BC2" w14:textId="77777777" w:rsidR="00E16083" w:rsidRPr="00B566BE" w:rsidRDefault="00E16083" w:rsidP="00E16083">
            <w:pPr>
              <w:pStyle w:val="PargrafodaLista"/>
              <w:numPr>
                <w:ilvl w:val="2"/>
                <w:numId w:val="6"/>
              </w:numPr>
              <w:tabs>
                <w:tab w:val="left" w:pos="30"/>
                <w:tab w:val="left" w:pos="319"/>
              </w:tabs>
              <w:spacing w:after="0" w:line="240" w:lineRule="auto"/>
              <w:ind w:left="1022"/>
              <w:contextualSpacing w:val="0"/>
              <w:rPr>
                <w:color w:val="000000"/>
                <w:kern w:val="0"/>
                <w:sz w:val="24"/>
                <w:szCs w:val="24"/>
                <w:lang w:val="pt-PT"/>
              </w:rPr>
            </w:pPr>
            <w:r w:rsidRPr="00B566BE">
              <w:rPr>
                <w:color w:val="000000"/>
                <w:kern w:val="0"/>
                <w:sz w:val="24"/>
                <w:szCs w:val="24"/>
                <w:lang w:val="pt-PT"/>
              </w:rPr>
              <w:t>Lote 04, apenas o item 01.  Lotes 03 e 05, todos os itens</w:t>
            </w:r>
          </w:p>
          <w:p w14:paraId="661FE9F6" w14:textId="77777777" w:rsidR="00E16083" w:rsidRPr="00B566BE" w:rsidRDefault="00E16083" w:rsidP="00E16083">
            <w:pPr>
              <w:pStyle w:val="PargrafodaLista"/>
              <w:numPr>
                <w:ilvl w:val="2"/>
                <w:numId w:val="6"/>
              </w:numPr>
              <w:tabs>
                <w:tab w:val="left" w:pos="30"/>
                <w:tab w:val="left" w:pos="319"/>
              </w:tabs>
              <w:spacing w:after="0" w:line="240" w:lineRule="auto"/>
              <w:ind w:left="1022"/>
              <w:contextualSpacing w:val="0"/>
              <w:rPr>
                <w:color w:val="000000"/>
                <w:kern w:val="0"/>
                <w:sz w:val="24"/>
                <w:szCs w:val="24"/>
                <w:lang w:val="pt-PT"/>
              </w:rPr>
            </w:pPr>
            <w:r w:rsidRPr="00B566BE">
              <w:rPr>
                <w:color w:val="000000"/>
                <w:kern w:val="0"/>
                <w:sz w:val="24"/>
                <w:szCs w:val="24"/>
                <w:lang w:val="pt-PT"/>
              </w:rPr>
              <w:t>Da amostra</w:t>
            </w:r>
          </w:p>
          <w:p w14:paraId="715F5F33" w14:textId="77777777" w:rsidR="00E16083" w:rsidRDefault="00E16083" w:rsidP="00E16083">
            <w:pPr>
              <w:pStyle w:val="PargrafodaLista"/>
              <w:tabs>
                <w:tab w:val="left" w:pos="30"/>
                <w:tab w:val="left" w:pos="319"/>
              </w:tabs>
              <w:spacing w:after="0" w:line="240" w:lineRule="auto"/>
              <w:ind w:left="1080" w:firstLine="0"/>
              <w:contextualSpacing w:val="0"/>
              <w:rPr>
                <w:color w:val="000000"/>
                <w:kern w:val="0"/>
                <w:sz w:val="24"/>
                <w:szCs w:val="24"/>
                <w:lang w:val="pt-PT"/>
              </w:rPr>
            </w:pPr>
            <w:r w:rsidRPr="00B566BE">
              <w:rPr>
                <w:color w:val="000000"/>
                <w:kern w:val="0"/>
                <w:sz w:val="24"/>
                <w:szCs w:val="24"/>
                <w:lang w:val="pt-PT"/>
              </w:rPr>
              <w:lastRenderedPageBreak/>
              <w:t>Deverá o licitante classificado em primeiro lugar, apresentar amostra por fotos dos produtos e cores demandados nesta contratação, conforme especificado no detalhamento do objeto.</w:t>
            </w:r>
          </w:p>
          <w:p w14:paraId="72D429C0" w14:textId="77777777" w:rsidR="00E16083" w:rsidRDefault="00E16083" w:rsidP="00E16083">
            <w:pPr>
              <w:pStyle w:val="PargrafodaLista"/>
              <w:tabs>
                <w:tab w:val="left" w:pos="30"/>
                <w:tab w:val="left" w:pos="319"/>
              </w:tabs>
              <w:spacing w:after="0" w:line="240" w:lineRule="auto"/>
              <w:ind w:left="1080" w:firstLine="0"/>
              <w:contextualSpacing w:val="0"/>
              <w:rPr>
                <w:color w:val="000000"/>
                <w:kern w:val="0"/>
                <w:sz w:val="24"/>
                <w:szCs w:val="24"/>
                <w:lang w:val="pt-PT"/>
              </w:rPr>
            </w:pPr>
          </w:p>
          <w:p w14:paraId="50529F43" w14:textId="77777777" w:rsidR="00E16083" w:rsidRPr="008551BA" w:rsidRDefault="00E16083" w:rsidP="00E16083">
            <w:pPr>
              <w:pStyle w:val="PargrafodaLista"/>
              <w:numPr>
                <w:ilvl w:val="1"/>
                <w:numId w:val="6"/>
              </w:numPr>
              <w:tabs>
                <w:tab w:val="left" w:pos="319"/>
              </w:tabs>
              <w:spacing w:after="0" w:line="240" w:lineRule="auto"/>
              <w:ind w:left="455" w:hanging="426"/>
              <w:contextualSpacing w:val="0"/>
              <w:rPr>
                <w:color w:val="000000"/>
                <w:kern w:val="0"/>
                <w:sz w:val="24"/>
                <w:szCs w:val="24"/>
                <w:lang w:val="pt-PT"/>
              </w:rPr>
            </w:pPr>
            <w:r w:rsidRPr="008551BA">
              <w:rPr>
                <w:color w:val="000000"/>
                <w:kern w:val="0"/>
                <w:sz w:val="24"/>
                <w:szCs w:val="24"/>
                <w:lang w:val="pt-PT"/>
              </w:rPr>
              <w:t>A empresa contratada deverá entregar os produtos no prazo de até 30 (trinta dias) a partir do recebimento Ordem de Fornecimento (emitida pelo setor competente, na qual constará a descrição dos produtos, a quantidade a ser fornecida e o prazo de entrega);</w:t>
            </w:r>
          </w:p>
          <w:p w14:paraId="0CB4B891" w14:textId="77777777" w:rsidR="00E16083" w:rsidRPr="008551BA" w:rsidRDefault="00E16083" w:rsidP="00E16083">
            <w:pPr>
              <w:pStyle w:val="PargrafodaLista"/>
              <w:numPr>
                <w:ilvl w:val="1"/>
                <w:numId w:val="6"/>
              </w:numPr>
              <w:tabs>
                <w:tab w:val="left" w:pos="319"/>
              </w:tabs>
              <w:spacing w:after="0" w:line="240" w:lineRule="auto"/>
              <w:ind w:left="455" w:hanging="426"/>
              <w:contextualSpacing w:val="0"/>
              <w:rPr>
                <w:color w:val="000000"/>
                <w:kern w:val="0"/>
                <w:sz w:val="24"/>
                <w:szCs w:val="24"/>
                <w:lang w:val="pt-PT"/>
              </w:rPr>
            </w:pPr>
            <w:r w:rsidRPr="008551BA">
              <w:rPr>
                <w:color w:val="000000"/>
                <w:kern w:val="0"/>
                <w:sz w:val="24"/>
                <w:szCs w:val="24"/>
                <w:lang w:val="pt-PT"/>
              </w:rPr>
              <w:t>Os produtos deverão ser novos, assim considerados de primeiro uso, e deverão ser entregues na Sede do Sebrae em Rondônia, situado à Av. Campos Sales, 3421, Bairro Olaria, Porto Velho – Rondônia, CEP 76.801-281 aos cuidados da UGA – Unidade de Gestão Administrativa, na Unidade de Gestão Administrativa, respeitando os horários das 8h30 às 11h30 e 14h30 às 17h30, sendo as exceções tratadas antecipadamente entre as partes;</w:t>
            </w:r>
          </w:p>
          <w:p w14:paraId="0C194362" w14:textId="77777777" w:rsidR="00E16083" w:rsidRPr="008551BA" w:rsidRDefault="00E16083" w:rsidP="00E16083">
            <w:pPr>
              <w:pStyle w:val="PargrafodaLista"/>
              <w:numPr>
                <w:ilvl w:val="1"/>
                <w:numId w:val="6"/>
              </w:numPr>
              <w:tabs>
                <w:tab w:val="left" w:pos="319"/>
              </w:tabs>
              <w:spacing w:after="0" w:line="240" w:lineRule="auto"/>
              <w:ind w:left="455" w:hanging="426"/>
              <w:contextualSpacing w:val="0"/>
              <w:rPr>
                <w:color w:val="000000"/>
                <w:kern w:val="0"/>
                <w:sz w:val="24"/>
                <w:szCs w:val="24"/>
                <w:lang w:val="pt-PT"/>
              </w:rPr>
            </w:pPr>
            <w:r w:rsidRPr="008551BA">
              <w:rPr>
                <w:color w:val="000000"/>
                <w:kern w:val="0"/>
                <w:sz w:val="24"/>
                <w:szCs w:val="24"/>
                <w:lang w:val="pt-PT"/>
              </w:rPr>
              <w:t>Todas os produtos deverão estar devidamente protegidos e embalados individualmente;</w:t>
            </w:r>
          </w:p>
          <w:p w14:paraId="403ABCA0" w14:textId="77777777" w:rsidR="00E16083" w:rsidRPr="008551BA" w:rsidRDefault="00E16083" w:rsidP="00E16083">
            <w:pPr>
              <w:pStyle w:val="PargrafodaLista"/>
              <w:numPr>
                <w:ilvl w:val="1"/>
                <w:numId w:val="6"/>
              </w:numPr>
              <w:tabs>
                <w:tab w:val="left" w:pos="319"/>
              </w:tabs>
              <w:spacing w:after="0" w:line="240" w:lineRule="auto"/>
              <w:ind w:left="455" w:hanging="426"/>
              <w:contextualSpacing w:val="0"/>
              <w:rPr>
                <w:color w:val="000000"/>
                <w:kern w:val="0"/>
                <w:sz w:val="24"/>
                <w:szCs w:val="24"/>
                <w:lang w:val="pt-PT"/>
              </w:rPr>
            </w:pPr>
            <w:r w:rsidRPr="008551BA">
              <w:rPr>
                <w:color w:val="000000"/>
                <w:kern w:val="0"/>
                <w:sz w:val="24"/>
                <w:szCs w:val="24"/>
                <w:lang w:val="pt-PT"/>
              </w:rPr>
              <w:t>A escolha do tipo de frete fica a cargo da CONTRATADA, desde que obedecendo obrigatoriamente ao prazo de entrega;</w:t>
            </w:r>
          </w:p>
          <w:p w14:paraId="28631E8B" w14:textId="77777777" w:rsidR="00E16083" w:rsidRPr="008551BA" w:rsidRDefault="00E16083" w:rsidP="00E16083">
            <w:pPr>
              <w:pStyle w:val="PargrafodaLista"/>
              <w:numPr>
                <w:ilvl w:val="1"/>
                <w:numId w:val="6"/>
              </w:numPr>
              <w:tabs>
                <w:tab w:val="left" w:pos="319"/>
              </w:tabs>
              <w:spacing w:after="0" w:line="240" w:lineRule="auto"/>
              <w:ind w:left="455" w:hanging="426"/>
              <w:contextualSpacing w:val="0"/>
              <w:rPr>
                <w:color w:val="000000"/>
                <w:kern w:val="0"/>
                <w:sz w:val="24"/>
                <w:szCs w:val="24"/>
                <w:lang w:val="pt-PT"/>
              </w:rPr>
            </w:pPr>
            <w:r w:rsidRPr="008551BA">
              <w:rPr>
                <w:color w:val="000000"/>
                <w:kern w:val="0"/>
                <w:sz w:val="24"/>
                <w:szCs w:val="24"/>
                <w:lang w:val="pt-PT"/>
              </w:rPr>
              <w:t>Após realizado o fornecimento e entrega do material correspondente ao Sebrae/RO, será fornecido um Termo de Recebimento Provisório;</w:t>
            </w:r>
          </w:p>
          <w:p w14:paraId="7D977ADB" w14:textId="77777777" w:rsidR="00E16083" w:rsidRPr="008551BA" w:rsidRDefault="00E16083" w:rsidP="00E16083">
            <w:pPr>
              <w:pStyle w:val="PargrafodaLista"/>
              <w:numPr>
                <w:ilvl w:val="1"/>
                <w:numId w:val="6"/>
              </w:numPr>
              <w:tabs>
                <w:tab w:val="left" w:pos="319"/>
              </w:tabs>
              <w:spacing w:after="0" w:line="240" w:lineRule="auto"/>
              <w:ind w:left="455" w:hanging="426"/>
              <w:contextualSpacing w:val="0"/>
              <w:rPr>
                <w:color w:val="000000"/>
                <w:kern w:val="0"/>
                <w:sz w:val="24"/>
                <w:szCs w:val="24"/>
                <w:lang w:val="pt-PT"/>
              </w:rPr>
            </w:pPr>
            <w:r w:rsidRPr="008551BA">
              <w:rPr>
                <w:color w:val="000000"/>
                <w:kern w:val="0"/>
                <w:sz w:val="24"/>
                <w:szCs w:val="24"/>
                <w:lang w:val="pt-PT"/>
              </w:rPr>
              <w:t xml:space="preserve">Caso o objeto executado esteja divergente das descrições contidas na proposta da CONTRATADA, o gestor do Sebrae/RO deverá recusá-lo, incidindo nas penalidades aplicáveis; </w:t>
            </w:r>
          </w:p>
          <w:p w14:paraId="375124E3" w14:textId="77777777" w:rsidR="00E16083" w:rsidRPr="008551BA" w:rsidRDefault="00E16083" w:rsidP="00E16083">
            <w:pPr>
              <w:pStyle w:val="PargrafodaLista"/>
              <w:numPr>
                <w:ilvl w:val="1"/>
                <w:numId w:val="6"/>
              </w:numPr>
              <w:tabs>
                <w:tab w:val="left" w:pos="319"/>
              </w:tabs>
              <w:spacing w:after="0" w:line="240" w:lineRule="auto"/>
              <w:ind w:left="455" w:hanging="426"/>
              <w:contextualSpacing w:val="0"/>
              <w:rPr>
                <w:color w:val="000000"/>
                <w:kern w:val="0"/>
                <w:sz w:val="24"/>
                <w:szCs w:val="24"/>
                <w:lang w:val="pt-PT"/>
              </w:rPr>
            </w:pPr>
            <w:r w:rsidRPr="008551BA">
              <w:rPr>
                <w:color w:val="000000"/>
                <w:kern w:val="0"/>
                <w:sz w:val="24"/>
                <w:szCs w:val="24"/>
                <w:lang w:val="pt-PT"/>
              </w:rPr>
              <w:t>Caso ocorra, o material defeituoso deverá ser substituído no prazo de até 72 (setenta e duas) horas, a contar da data do recebimento.</w:t>
            </w:r>
          </w:p>
          <w:p w14:paraId="3F00DFB9" w14:textId="77777777" w:rsidR="00E16083" w:rsidRPr="00245A98" w:rsidRDefault="00E16083" w:rsidP="00E16083">
            <w:pPr>
              <w:pStyle w:val="PargrafodaLista"/>
              <w:numPr>
                <w:ilvl w:val="1"/>
                <w:numId w:val="6"/>
              </w:numPr>
              <w:tabs>
                <w:tab w:val="left" w:pos="319"/>
              </w:tabs>
              <w:spacing w:after="0" w:line="240" w:lineRule="auto"/>
              <w:ind w:left="455" w:hanging="426"/>
              <w:contextualSpacing w:val="0"/>
              <w:rPr>
                <w:color w:val="000000"/>
                <w:kern w:val="0"/>
                <w:sz w:val="24"/>
                <w:szCs w:val="24"/>
                <w:lang w:val="pt-PT"/>
              </w:rPr>
            </w:pPr>
            <w:r w:rsidRPr="00245A98">
              <w:rPr>
                <w:color w:val="000000"/>
                <w:kern w:val="0"/>
                <w:sz w:val="24"/>
                <w:szCs w:val="24"/>
                <w:lang w:val="pt-PT"/>
              </w:rPr>
              <w:t>Não serão aceitos materiais que estejam fora das especificações técnicas definidas, que estejam comprovadamente defeituosos e considerados inadequados e/ou abaixo do padrão de qualidade exigido;</w:t>
            </w:r>
          </w:p>
          <w:p w14:paraId="4C150B59" w14:textId="1F938C15" w:rsidR="002775F1" w:rsidRPr="003200FD" w:rsidRDefault="00E16083" w:rsidP="00E16083">
            <w:pPr>
              <w:pStyle w:val="PargrafodaLista"/>
              <w:tabs>
                <w:tab w:val="left" w:pos="319"/>
              </w:tabs>
              <w:spacing w:after="0" w:line="240" w:lineRule="auto"/>
              <w:ind w:left="0" w:firstLine="0"/>
              <w:rPr>
                <w:rStyle w:val="cf01"/>
                <w:rFonts w:ascii="Arial" w:hAnsi="Arial" w:cs="Arial"/>
                <w:i w:val="0"/>
                <w:iCs w:val="0"/>
                <w:color w:val="auto"/>
                <w:sz w:val="24"/>
                <w:szCs w:val="24"/>
              </w:rPr>
            </w:pPr>
            <w:r w:rsidRPr="00245A98">
              <w:rPr>
                <w:color w:val="000000"/>
                <w:kern w:val="0"/>
                <w:sz w:val="24"/>
                <w:szCs w:val="24"/>
                <w:lang w:val="pt-PT"/>
              </w:rPr>
              <w:t>Caso o gestor e/ou funcionário encarregado do recebimento do produto verifique perfeita compatibilidade com as exigências do Termo e com a proposta apresentada, atestará o recebimento definitivo;</w:t>
            </w:r>
          </w:p>
        </w:tc>
      </w:tr>
    </w:tbl>
    <w:p w14:paraId="0458FD79" w14:textId="5C9C92AD" w:rsidR="0010060A" w:rsidRPr="003200FD" w:rsidRDefault="0010060A" w:rsidP="000A6889">
      <w:pPr>
        <w:tabs>
          <w:tab w:val="left" w:pos="993"/>
        </w:tabs>
        <w:spacing w:after="0" w:line="240" w:lineRule="auto"/>
        <w:ind w:firstLine="0"/>
        <w:rPr>
          <w:sz w:val="24"/>
          <w:szCs w:val="24"/>
        </w:rPr>
      </w:pPr>
    </w:p>
    <w:tbl>
      <w:tblPr>
        <w:tblStyle w:val="Tabelacomgrade"/>
        <w:tblW w:w="10207" w:type="dxa"/>
        <w:tblInd w:w="-431" w:type="dxa"/>
        <w:tblLook w:val="04A0" w:firstRow="1" w:lastRow="0" w:firstColumn="1" w:lastColumn="0" w:noHBand="0" w:noVBand="1"/>
      </w:tblPr>
      <w:tblGrid>
        <w:gridCol w:w="10207"/>
      </w:tblGrid>
      <w:tr w:rsidR="00516BF8" w:rsidRPr="003200FD" w14:paraId="03091966" w14:textId="77777777" w:rsidTr="00344082">
        <w:trPr>
          <w:trHeight w:val="2866"/>
        </w:trPr>
        <w:tc>
          <w:tcPr>
            <w:tcW w:w="10207" w:type="dxa"/>
          </w:tcPr>
          <w:p w14:paraId="5E0DCBE7" w14:textId="27867087" w:rsidR="00516BF8" w:rsidRPr="003200FD" w:rsidRDefault="00516BF8" w:rsidP="000A6889">
            <w:pPr>
              <w:pStyle w:val="PargrafodaLista"/>
              <w:numPr>
                <w:ilvl w:val="0"/>
                <w:numId w:val="6"/>
              </w:numPr>
              <w:tabs>
                <w:tab w:val="left" w:pos="319"/>
              </w:tabs>
              <w:spacing w:after="0" w:line="240" w:lineRule="auto"/>
              <w:ind w:left="0" w:firstLine="0"/>
              <w:rPr>
                <w:i/>
                <w:iCs/>
                <w:color w:val="auto"/>
                <w:sz w:val="24"/>
                <w:szCs w:val="24"/>
              </w:rPr>
            </w:pPr>
            <w:r w:rsidRPr="003200FD">
              <w:rPr>
                <w:b/>
                <w:bCs/>
                <w:color w:val="auto"/>
                <w:sz w:val="24"/>
                <w:szCs w:val="24"/>
              </w:rPr>
              <w:t>ACOMPANHAMENTO E FISCALIZAÇÃO DO CONTRATO:</w:t>
            </w:r>
          </w:p>
          <w:p w14:paraId="55A410EE" w14:textId="77777777" w:rsidR="00910333" w:rsidRPr="003200FD" w:rsidRDefault="00910333" w:rsidP="000A6889">
            <w:pPr>
              <w:tabs>
                <w:tab w:val="left" w:pos="993"/>
              </w:tabs>
              <w:spacing w:after="0" w:line="240" w:lineRule="auto"/>
              <w:ind w:firstLine="0"/>
              <w:rPr>
                <w:color w:val="auto"/>
                <w:kern w:val="2"/>
                <w:sz w:val="24"/>
                <w:szCs w:val="24"/>
                <w:lang w:val="pt-PT"/>
              </w:rPr>
            </w:pPr>
          </w:p>
          <w:p w14:paraId="52AD772E" w14:textId="38513DBE" w:rsidR="00DF2649" w:rsidRPr="003200FD" w:rsidRDefault="00DF2649" w:rsidP="000A6889">
            <w:pPr>
              <w:pStyle w:val="PargrafodaLista"/>
              <w:numPr>
                <w:ilvl w:val="0"/>
                <w:numId w:val="26"/>
              </w:numPr>
              <w:spacing w:after="0" w:line="240" w:lineRule="auto"/>
              <w:rPr>
                <w:bCs/>
                <w:color w:val="000000"/>
                <w:kern w:val="2"/>
                <w:sz w:val="24"/>
                <w:szCs w:val="24"/>
              </w:rPr>
            </w:pPr>
            <w:r w:rsidRPr="003200FD">
              <w:rPr>
                <w:bCs/>
                <w:color w:val="000000"/>
                <w:kern w:val="2"/>
                <w:sz w:val="24"/>
                <w:szCs w:val="24"/>
              </w:rPr>
              <w:t>A gestão do contrato será realizada pelo Sebrae/RO que far</w:t>
            </w:r>
            <w:r w:rsidR="00910333" w:rsidRPr="003200FD">
              <w:rPr>
                <w:bCs/>
                <w:color w:val="000000"/>
                <w:kern w:val="2"/>
                <w:sz w:val="24"/>
                <w:szCs w:val="24"/>
              </w:rPr>
              <w:t>á</w:t>
            </w:r>
            <w:r w:rsidRPr="003200FD">
              <w:rPr>
                <w:bCs/>
                <w:color w:val="000000"/>
                <w:kern w:val="2"/>
                <w:sz w:val="24"/>
                <w:szCs w:val="24"/>
              </w:rPr>
              <w:t xml:space="preserve"> o acompanhamento da execução para suprir eventual necessidade de informações e ações corretivas juntamente à empresa, e deverá receber e aprovar entregas citadas neste termo, e atestar as notas fiscais quando comprovada sua fiel e correta execução para fins de pagamento.</w:t>
            </w:r>
          </w:p>
          <w:p w14:paraId="137ED048" w14:textId="2CBAEB65" w:rsidR="00516BF8" w:rsidRPr="003200FD" w:rsidRDefault="00DF2649" w:rsidP="000A6889">
            <w:pPr>
              <w:pStyle w:val="PargrafodaLista"/>
              <w:numPr>
                <w:ilvl w:val="0"/>
                <w:numId w:val="26"/>
              </w:numPr>
              <w:spacing w:after="0" w:line="240" w:lineRule="auto"/>
              <w:rPr>
                <w:bCs/>
                <w:color w:val="000000"/>
                <w:kern w:val="2"/>
                <w:sz w:val="24"/>
                <w:szCs w:val="24"/>
              </w:rPr>
            </w:pPr>
            <w:r w:rsidRPr="003200FD">
              <w:rPr>
                <w:bCs/>
                <w:color w:val="000000"/>
                <w:kern w:val="2"/>
                <w:sz w:val="24"/>
                <w:szCs w:val="24"/>
              </w:rPr>
              <w:t xml:space="preserve">Para a gestão do contrato, </w:t>
            </w:r>
            <w:r w:rsidRPr="00657DE2">
              <w:rPr>
                <w:bCs/>
                <w:color w:val="auto"/>
                <w:kern w:val="2"/>
                <w:sz w:val="24"/>
                <w:szCs w:val="24"/>
              </w:rPr>
              <w:t>fica designado (a) o Sr</w:t>
            </w:r>
            <w:r w:rsidR="009A63FC" w:rsidRPr="00657DE2">
              <w:rPr>
                <w:bCs/>
                <w:color w:val="auto"/>
                <w:kern w:val="2"/>
                <w:sz w:val="24"/>
                <w:szCs w:val="24"/>
              </w:rPr>
              <w:t>.</w:t>
            </w:r>
            <w:r w:rsidRPr="00657DE2">
              <w:rPr>
                <w:bCs/>
                <w:color w:val="auto"/>
                <w:kern w:val="2"/>
                <w:sz w:val="24"/>
                <w:szCs w:val="24"/>
              </w:rPr>
              <w:t>(a)</w:t>
            </w:r>
            <w:r w:rsidR="009A63FC" w:rsidRPr="00657DE2">
              <w:rPr>
                <w:bCs/>
                <w:color w:val="auto"/>
                <w:kern w:val="2"/>
                <w:sz w:val="24"/>
                <w:szCs w:val="24"/>
              </w:rPr>
              <w:t xml:space="preserve"> </w:t>
            </w:r>
            <w:r w:rsidR="00657DE2" w:rsidRPr="00657DE2">
              <w:rPr>
                <w:bCs/>
                <w:color w:val="auto"/>
                <w:kern w:val="2"/>
                <w:sz w:val="24"/>
                <w:szCs w:val="24"/>
              </w:rPr>
              <w:t>Gracielly de Oliveira e Silva Costa</w:t>
            </w:r>
            <w:r w:rsidRPr="003200FD">
              <w:rPr>
                <w:bCs/>
                <w:color w:val="000000"/>
                <w:kern w:val="2"/>
                <w:sz w:val="24"/>
                <w:szCs w:val="24"/>
              </w:rPr>
              <w:t>, do Sebrae/RO.</w:t>
            </w:r>
          </w:p>
        </w:tc>
      </w:tr>
    </w:tbl>
    <w:p w14:paraId="198A9351" w14:textId="77777777" w:rsidR="00516BF8" w:rsidRPr="003200FD" w:rsidRDefault="00516BF8" w:rsidP="000A6889">
      <w:pPr>
        <w:tabs>
          <w:tab w:val="left" w:pos="993"/>
        </w:tabs>
        <w:spacing w:after="0" w:line="240" w:lineRule="auto"/>
        <w:ind w:firstLine="0"/>
        <w:rPr>
          <w:sz w:val="24"/>
          <w:szCs w:val="24"/>
        </w:rPr>
      </w:pPr>
    </w:p>
    <w:tbl>
      <w:tblPr>
        <w:tblStyle w:val="Tabelacomgrade"/>
        <w:tblW w:w="10207" w:type="dxa"/>
        <w:tblInd w:w="-431" w:type="dxa"/>
        <w:tblLook w:val="04A0" w:firstRow="1" w:lastRow="0" w:firstColumn="1" w:lastColumn="0" w:noHBand="0" w:noVBand="1"/>
      </w:tblPr>
      <w:tblGrid>
        <w:gridCol w:w="10207"/>
      </w:tblGrid>
      <w:tr w:rsidR="007B5B42" w:rsidRPr="003200FD" w14:paraId="1708AB66" w14:textId="77777777" w:rsidTr="00C56EC3">
        <w:tc>
          <w:tcPr>
            <w:tcW w:w="10207" w:type="dxa"/>
          </w:tcPr>
          <w:p w14:paraId="282FC326" w14:textId="450DE80A" w:rsidR="00910333" w:rsidRPr="003200FD" w:rsidRDefault="007B5B42" w:rsidP="000A6889">
            <w:pPr>
              <w:pStyle w:val="PargrafodaLista"/>
              <w:numPr>
                <w:ilvl w:val="0"/>
                <w:numId w:val="6"/>
              </w:numPr>
              <w:tabs>
                <w:tab w:val="left" w:pos="319"/>
              </w:tabs>
              <w:spacing w:after="0" w:line="240" w:lineRule="auto"/>
              <w:ind w:left="0" w:firstLine="0"/>
              <w:rPr>
                <w:i/>
                <w:iCs/>
                <w:color w:val="auto"/>
                <w:sz w:val="24"/>
                <w:szCs w:val="24"/>
              </w:rPr>
            </w:pPr>
            <w:r w:rsidRPr="003200FD">
              <w:rPr>
                <w:b/>
                <w:bCs/>
                <w:color w:val="auto"/>
                <w:sz w:val="24"/>
                <w:szCs w:val="24"/>
              </w:rPr>
              <w:t>PENALIDADES:</w:t>
            </w:r>
          </w:p>
          <w:p w14:paraId="564C8926" w14:textId="77777777" w:rsidR="007B5B42" w:rsidRPr="003200FD" w:rsidRDefault="007B5B42" w:rsidP="000A6889">
            <w:pPr>
              <w:tabs>
                <w:tab w:val="left" w:pos="993"/>
              </w:tabs>
              <w:spacing w:after="0" w:line="240" w:lineRule="auto"/>
              <w:ind w:firstLine="0"/>
              <w:rPr>
                <w:color w:val="auto"/>
                <w:sz w:val="24"/>
                <w:szCs w:val="24"/>
              </w:rPr>
            </w:pPr>
          </w:p>
          <w:p w14:paraId="1E5AA103" w14:textId="77777777" w:rsidR="00EA6617" w:rsidRPr="003200FD" w:rsidRDefault="00EA6617" w:rsidP="000A6889">
            <w:pPr>
              <w:spacing w:after="0" w:line="240" w:lineRule="auto"/>
              <w:ind w:firstLine="0"/>
              <w:rPr>
                <w:bCs/>
                <w:color w:val="000000"/>
                <w:kern w:val="2"/>
                <w:sz w:val="24"/>
                <w:szCs w:val="24"/>
              </w:rPr>
            </w:pPr>
            <w:r w:rsidRPr="003200FD">
              <w:rPr>
                <w:bCs/>
                <w:color w:val="000000"/>
                <w:kern w:val="2"/>
                <w:sz w:val="24"/>
                <w:szCs w:val="24"/>
              </w:rPr>
              <w:t xml:space="preserve">A inexecução total ou parcial injustificada, a execução deficiente, irregular ou inadequada, a subcontratação total ou parcial, assim como o descumprimento dos prazos e condições estipulados no contrato implicará, conforme o caso, a aplicação das seguintes penalidades: </w:t>
            </w:r>
          </w:p>
          <w:p w14:paraId="618BD0A3" w14:textId="77777777" w:rsidR="00EA6617" w:rsidRPr="003200FD" w:rsidRDefault="00EA6617" w:rsidP="000A6889">
            <w:pPr>
              <w:pStyle w:val="PargrafodaLista"/>
              <w:numPr>
                <w:ilvl w:val="0"/>
                <w:numId w:val="31"/>
              </w:numPr>
              <w:spacing w:after="0" w:line="240" w:lineRule="auto"/>
              <w:rPr>
                <w:bCs/>
                <w:color w:val="000000"/>
                <w:kern w:val="2"/>
                <w:sz w:val="24"/>
                <w:szCs w:val="24"/>
              </w:rPr>
            </w:pPr>
            <w:r w:rsidRPr="003200FD">
              <w:rPr>
                <w:bCs/>
                <w:color w:val="000000"/>
                <w:kern w:val="2"/>
                <w:sz w:val="24"/>
                <w:szCs w:val="24"/>
              </w:rPr>
              <w:t xml:space="preserve">Advertência; </w:t>
            </w:r>
          </w:p>
          <w:p w14:paraId="5EFFB27B" w14:textId="048E48CF" w:rsidR="00EA6617" w:rsidRPr="003200FD" w:rsidRDefault="00EA6617" w:rsidP="000A6889">
            <w:pPr>
              <w:pStyle w:val="PargrafodaLista"/>
              <w:numPr>
                <w:ilvl w:val="0"/>
                <w:numId w:val="31"/>
              </w:numPr>
              <w:spacing w:after="0" w:line="240" w:lineRule="auto"/>
              <w:rPr>
                <w:bCs/>
                <w:color w:val="000000"/>
                <w:kern w:val="2"/>
                <w:sz w:val="24"/>
                <w:szCs w:val="24"/>
              </w:rPr>
            </w:pPr>
            <w:r w:rsidRPr="003200FD">
              <w:rPr>
                <w:bCs/>
                <w:color w:val="000000"/>
                <w:kern w:val="2"/>
                <w:sz w:val="24"/>
                <w:szCs w:val="24"/>
              </w:rPr>
              <w:t>Multa, nas hipóteses abaixo elencadas:</w:t>
            </w:r>
          </w:p>
          <w:p w14:paraId="4A34987C" w14:textId="33A2B942" w:rsidR="00EA6617" w:rsidRPr="003200FD" w:rsidRDefault="00EA6617" w:rsidP="000A6889">
            <w:pPr>
              <w:pStyle w:val="PargrafodaLista"/>
              <w:numPr>
                <w:ilvl w:val="1"/>
                <w:numId w:val="27"/>
              </w:numPr>
              <w:spacing w:after="0" w:line="240" w:lineRule="auto"/>
              <w:rPr>
                <w:sz w:val="24"/>
                <w:szCs w:val="24"/>
              </w:rPr>
            </w:pPr>
            <w:r w:rsidRPr="003200FD">
              <w:rPr>
                <w:sz w:val="24"/>
                <w:szCs w:val="24"/>
              </w:rPr>
              <w:lastRenderedPageBreak/>
              <w:t xml:space="preserve">De até 10% (dez por cento) sobre o valor do contrato, no caso de inexecução total; </w:t>
            </w:r>
          </w:p>
          <w:p w14:paraId="1D09FFD1" w14:textId="1CC5024A" w:rsidR="00EA6617" w:rsidRPr="003200FD" w:rsidRDefault="00EA6617" w:rsidP="000A6889">
            <w:pPr>
              <w:pStyle w:val="PargrafodaLista"/>
              <w:numPr>
                <w:ilvl w:val="1"/>
                <w:numId w:val="27"/>
              </w:numPr>
              <w:spacing w:after="0" w:line="240" w:lineRule="auto"/>
              <w:rPr>
                <w:sz w:val="24"/>
                <w:szCs w:val="24"/>
              </w:rPr>
            </w:pPr>
            <w:r w:rsidRPr="003200FD">
              <w:rPr>
                <w:sz w:val="24"/>
                <w:szCs w:val="24"/>
              </w:rPr>
              <w:t>De até 10% (dez por cento) sobre os valores dos objetos não executados, no caso de inexecução parcial;</w:t>
            </w:r>
          </w:p>
          <w:p w14:paraId="741E93BA" w14:textId="10BD31F3" w:rsidR="00EA6617" w:rsidRPr="003200FD" w:rsidRDefault="00EA6617" w:rsidP="000A6889">
            <w:pPr>
              <w:pStyle w:val="PargrafodaLista"/>
              <w:numPr>
                <w:ilvl w:val="1"/>
                <w:numId w:val="27"/>
              </w:numPr>
              <w:spacing w:after="0" w:line="240" w:lineRule="auto"/>
              <w:rPr>
                <w:sz w:val="24"/>
                <w:szCs w:val="24"/>
              </w:rPr>
            </w:pPr>
            <w:r w:rsidRPr="003200FD">
              <w:rPr>
                <w:sz w:val="24"/>
                <w:szCs w:val="24"/>
              </w:rPr>
              <w:t>De 1% (um por cento) do valor dos respectivos objetos por dia de atraso, limitado a 10 (dez) dias, no caso de atraso na entrega, não ultrapassando 10% (dez por cento);</w:t>
            </w:r>
          </w:p>
          <w:p w14:paraId="2EC24C0B" w14:textId="77777777" w:rsidR="00EA6617" w:rsidRPr="003200FD" w:rsidRDefault="00EA6617" w:rsidP="000A6889">
            <w:pPr>
              <w:pStyle w:val="PargrafodaLista"/>
              <w:numPr>
                <w:ilvl w:val="0"/>
                <w:numId w:val="31"/>
              </w:numPr>
              <w:spacing w:after="0" w:line="240" w:lineRule="auto"/>
              <w:rPr>
                <w:bCs/>
                <w:color w:val="000000"/>
                <w:kern w:val="2"/>
                <w:sz w:val="24"/>
                <w:szCs w:val="24"/>
              </w:rPr>
            </w:pPr>
            <w:r w:rsidRPr="003200FD">
              <w:rPr>
                <w:bCs/>
                <w:color w:val="000000"/>
                <w:kern w:val="2"/>
                <w:sz w:val="24"/>
                <w:szCs w:val="24"/>
              </w:rPr>
              <w:t>Rescisão unilateral do contrato, sem prejuízo do pagamento das respectivas multas, na hipótese de ocorrer:</w:t>
            </w:r>
          </w:p>
          <w:p w14:paraId="218BC0BB" w14:textId="77777777" w:rsidR="00C9318C" w:rsidRPr="003200FD" w:rsidRDefault="00EA6617" w:rsidP="000A6889">
            <w:pPr>
              <w:pStyle w:val="PargrafodaLista"/>
              <w:numPr>
                <w:ilvl w:val="0"/>
                <w:numId w:val="33"/>
              </w:numPr>
              <w:spacing w:after="0" w:line="240" w:lineRule="auto"/>
              <w:rPr>
                <w:sz w:val="24"/>
                <w:szCs w:val="24"/>
              </w:rPr>
            </w:pPr>
            <w:r w:rsidRPr="003200FD">
              <w:rPr>
                <w:sz w:val="24"/>
                <w:szCs w:val="24"/>
              </w:rPr>
              <w:t>O previsto nas alíneas a ou b do inciso II desta Cláusula;</w:t>
            </w:r>
          </w:p>
          <w:p w14:paraId="30DA1144" w14:textId="1B3313CD" w:rsidR="00C9318C" w:rsidRPr="003200FD" w:rsidRDefault="00EA6617" w:rsidP="000A6889">
            <w:pPr>
              <w:pStyle w:val="PargrafodaLista"/>
              <w:numPr>
                <w:ilvl w:val="0"/>
                <w:numId w:val="33"/>
              </w:numPr>
              <w:spacing w:after="0" w:line="240" w:lineRule="auto"/>
              <w:rPr>
                <w:sz w:val="24"/>
                <w:szCs w:val="24"/>
              </w:rPr>
            </w:pPr>
            <w:r w:rsidRPr="003200FD">
              <w:rPr>
                <w:sz w:val="24"/>
                <w:szCs w:val="24"/>
              </w:rPr>
              <w:t>A extrapolação dos 10 (dez) dias previstos na alínea c do inciso II, desta cláusula.</w:t>
            </w:r>
          </w:p>
          <w:p w14:paraId="77F308C0" w14:textId="77777777" w:rsidR="00C9318C" w:rsidRPr="003200FD" w:rsidRDefault="00EA6617" w:rsidP="000A6889">
            <w:pPr>
              <w:pStyle w:val="PargrafodaLista"/>
              <w:numPr>
                <w:ilvl w:val="0"/>
                <w:numId w:val="31"/>
              </w:numPr>
              <w:spacing w:after="0" w:line="240" w:lineRule="auto"/>
              <w:rPr>
                <w:bCs/>
                <w:color w:val="000000"/>
                <w:kern w:val="2"/>
                <w:sz w:val="24"/>
                <w:szCs w:val="24"/>
              </w:rPr>
            </w:pPr>
            <w:r w:rsidRPr="003200FD">
              <w:rPr>
                <w:bCs/>
                <w:color w:val="000000"/>
                <w:kern w:val="2"/>
                <w:sz w:val="24"/>
                <w:szCs w:val="24"/>
              </w:rPr>
              <w:t xml:space="preserve">Multa de até 10% (dez por cento) do valor total atualizado do contrato, sem prejuízo do pagamento de outras multas que lhe tenham sido aplicadas e de responder por perdas e danos que a rescisão ocasionar ao SEBRAE, no caso de rescisão do contrato por iniciativa da CONTRATADA, sem justa causa; </w:t>
            </w:r>
          </w:p>
          <w:p w14:paraId="5583DB51" w14:textId="77777777" w:rsidR="00C9318C" w:rsidRPr="003200FD" w:rsidRDefault="00EA6617" w:rsidP="000A6889">
            <w:pPr>
              <w:pStyle w:val="PargrafodaLista"/>
              <w:numPr>
                <w:ilvl w:val="0"/>
                <w:numId w:val="31"/>
              </w:numPr>
              <w:spacing w:after="0" w:line="240" w:lineRule="auto"/>
              <w:rPr>
                <w:bCs/>
                <w:color w:val="000000"/>
                <w:kern w:val="2"/>
                <w:sz w:val="24"/>
                <w:szCs w:val="24"/>
              </w:rPr>
            </w:pPr>
            <w:r w:rsidRPr="003200FD">
              <w:rPr>
                <w:bCs/>
                <w:color w:val="000000"/>
                <w:kern w:val="2"/>
                <w:sz w:val="24"/>
                <w:szCs w:val="24"/>
              </w:rPr>
              <w:t xml:space="preserve">Suspensão temporária do direito de licitar e contratar com o Sistema SEBRAE, por prazo de até 2 (dois) anos, a critério do Sebrae/RO, pela aplicação das penalidades acima. </w:t>
            </w:r>
          </w:p>
          <w:p w14:paraId="7E100C85" w14:textId="77777777" w:rsidR="00C9318C" w:rsidRPr="003200FD" w:rsidRDefault="00C9318C" w:rsidP="000A6889">
            <w:pPr>
              <w:pStyle w:val="PargrafodaLista"/>
              <w:spacing w:after="0" w:line="240" w:lineRule="auto"/>
              <w:ind w:left="1080" w:firstLine="0"/>
              <w:rPr>
                <w:bCs/>
                <w:color w:val="000000"/>
                <w:kern w:val="2"/>
                <w:sz w:val="24"/>
                <w:szCs w:val="24"/>
              </w:rPr>
            </w:pPr>
          </w:p>
          <w:p w14:paraId="16563475" w14:textId="77777777" w:rsidR="00C9318C" w:rsidRPr="003200FD" w:rsidRDefault="00EA6617" w:rsidP="000A6889">
            <w:pPr>
              <w:pStyle w:val="PargrafodaLista"/>
              <w:spacing w:after="0" w:line="240" w:lineRule="auto"/>
              <w:ind w:left="1080" w:firstLine="0"/>
              <w:rPr>
                <w:bCs/>
                <w:color w:val="000000"/>
                <w:kern w:val="2"/>
                <w:sz w:val="24"/>
                <w:szCs w:val="24"/>
              </w:rPr>
            </w:pPr>
            <w:r w:rsidRPr="003200FD">
              <w:rPr>
                <w:b/>
                <w:color w:val="000000"/>
                <w:kern w:val="2"/>
                <w:sz w:val="24"/>
                <w:szCs w:val="24"/>
              </w:rPr>
              <w:t>Parágrafo</w:t>
            </w:r>
            <w:r w:rsidRPr="003200FD">
              <w:rPr>
                <w:bCs/>
                <w:color w:val="000000"/>
                <w:kern w:val="2"/>
                <w:sz w:val="24"/>
                <w:szCs w:val="24"/>
              </w:rPr>
              <w:t xml:space="preserve"> </w:t>
            </w:r>
            <w:r w:rsidRPr="003200FD">
              <w:rPr>
                <w:b/>
                <w:color w:val="000000"/>
                <w:kern w:val="2"/>
                <w:sz w:val="24"/>
                <w:szCs w:val="24"/>
              </w:rPr>
              <w:t>Primeiro</w:t>
            </w:r>
            <w:r w:rsidRPr="003200FD">
              <w:rPr>
                <w:bCs/>
                <w:color w:val="000000"/>
                <w:kern w:val="2"/>
                <w:sz w:val="24"/>
                <w:szCs w:val="24"/>
              </w:rPr>
              <w:t>:</w:t>
            </w:r>
            <w:r w:rsidR="00C9318C" w:rsidRPr="003200FD">
              <w:rPr>
                <w:bCs/>
                <w:color w:val="000000"/>
                <w:kern w:val="2"/>
                <w:sz w:val="24"/>
                <w:szCs w:val="24"/>
              </w:rPr>
              <w:t xml:space="preserve"> </w:t>
            </w:r>
            <w:r w:rsidRPr="003200FD">
              <w:rPr>
                <w:bCs/>
                <w:color w:val="000000"/>
                <w:kern w:val="2"/>
                <w:sz w:val="24"/>
                <w:szCs w:val="24"/>
              </w:rPr>
              <w:t>Para a aplicação das penalidades aqui previstas, a CONTRATADA será notificada para apresentar defesa prévia, no prazo de 5 (cinco) dias úteis, contados a partir da notificação. Após decurso do prazo, não apresentando a Contratada defesa prévia, ou o Gestor do Contrato julgue a justificativa improcedente, deverá este tomar as providencias necessárias a regular aplicação da penalidade.</w:t>
            </w:r>
          </w:p>
          <w:p w14:paraId="3617B90D" w14:textId="77777777" w:rsidR="00C9318C" w:rsidRPr="003200FD" w:rsidRDefault="00C9318C" w:rsidP="000A6889">
            <w:pPr>
              <w:pStyle w:val="PargrafodaLista"/>
              <w:spacing w:after="0" w:line="240" w:lineRule="auto"/>
              <w:ind w:left="1080" w:firstLine="0"/>
              <w:rPr>
                <w:bCs/>
                <w:color w:val="000000"/>
                <w:kern w:val="2"/>
                <w:sz w:val="24"/>
                <w:szCs w:val="24"/>
              </w:rPr>
            </w:pPr>
          </w:p>
          <w:p w14:paraId="6822B863" w14:textId="47230575" w:rsidR="007313F9" w:rsidRPr="003200FD" w:rsidRDefault="00EA6617" w:rsidP="000A6889">
            <w:pPr>
              <w:pStyle w:val="PargrafodaLista"/>
              <w:spacing w:after="0" w:line="240" w:lineRule="auto"/>
              <w:ind w:left="1080" w:firstLine="0"/>
              <w:rPr>
                <w:bCs/>
                <w:color w:val="000000"/>
                <w:kern w:val="2"/>
                <w:sz w:val="24"/>
                <w:szCs w:val="24"/>
              </w:rPr>
            </w:pPr>
            <w:r w:rsidRPr="003200FD">
              <w:rPr>
                <w:b/>
                <w:color w:val="000000"/>
                <w:kern w:val="2"/>
                <w:sz w:val="24"/>
                <w:szCs w:val="24"/>
              </w:rPr>
              <w:t>Parágrafo Segundo</w:t>
            </w:r>
            <w:r w:rsidRPr="003200FD">
              <w:rPr>
                <w:bCs/>
                <w:color w:val="000000"/>
                <w:kern w:val="2"/>
                <w:sz w:val="24"/>
                <w:szCs w:val="24"/>
              </w:rPr>
              <w:t>: As multas serão descontadas dos pagamentos a que a CONTRATADA fizer jus ou recolhidas diretamente à tesouraria do Sebrae/RO, no prazo de 15 (quinze) dias corridos, contados a partir da data de sua comunicação ou, ainda, quando for o caso, cobradas administrativa ou judicialmente Parágrafo Terceiro: As penalidades previstas neste contrato são independentes entre si, podendo ser aplicadas isoladas ou cumulativamente, sem prejuízo de outras medidas cabíveis.</w:t>
            </w:r>
          </w:p>
        </w:tc>
      </w:tr>
    </w:tbl>
    <w:p w14:paraId="1ED01D7B" w14:textId="77777777" w:rsidR="007B5B42" w:rsidRPr="003200FD" w:rsidRDefault="007B5B42" w:rsidP="000A6889">
      <w:pPr>
        <w:tabs>
          <w:tab w:val="left" w:pos="993"/>
        </w:tabs>
        <w:spacing w:after="0" w:line="240" w:lineRule="auto"/>
        <w:ind w:firstLine="0"/>
        <w:rPr>
          <w:sz w:val="24"/>
          <w:szCs w:val="24"/>
        </w:rPr>
      </w:pPr>
    </w:p>
    <w:p w14:paraId="68E620FA" w14:textId="77777777" w:rsidR="00516BF8" w:rsidRPr="003200FD" w:rsidRDefault="00516BF8" w:rsidP="000A6889">
      <w:pPr>
        <w:tabs>
          <w:tab w:val="left" w:pos="993"/>
        </w:tabs>
        <w:spacing w:after="0" w:line="240" w:lineRule="auto"/>
        <w:ind w:firstLine="0"/>
        <w:rPr>
          <w:sz w:val="24"/>
          <w:szCs w:val="24"/>
        </w:rPr>
      </w:pPr>
    </w:p>
    <w:tbl>
      <w:tblPr>
        <w:tblStyle w:val="Tabelacomgrade"/>
        <w:tblW w:w="10207" w:type="dxa"/>
        <w:tblInd w:w="-431" w:type="dxa"/>
        <w:tblLook w:val="04A0" w:firstRow="1" w:lastRow="0" w:firstColumn="1" w:lastColumn="0" w:noHBand="0" w:noVBand="1"/>
      </w:tblPr>
      <w:tblGrid>
        <w:gridCol w:w="10207"/>
      </w:tblGrid>
      <w:tr w:rsidR="00516BF8" w:rsidRPr="003200FD" w14:paraId="08166F4D" w14:textId="77777777" w:rsidTr="002C3753">
        <w:tc>
          <w:tcPr>
            <w:tcW w:w="10207" w:type="dxa"/>
          </w:tcPr>
          <w:p w14:paraId="01AD0099" w14:textId="77777777" w:rsidR="00516BF8" w:rsidRPr="003200FD" w:rsidRDefault="00516BF8" w:rsidP="000A6889">
            <w:pPr>
              <w:pStyle w:val="PargrafodaLista"/>
              <w:numPr>
                <w:ilvl w:val="0"/>
                <w:numId w:val="6"/>
              </w:numPr>
              <w:tabs>
                <w:tab w:val="left" w:pos="319"/>
              </w:tabs>
              <w:spacing w:after="0" w:line="240" w:lineRule="auto"/>
              <w:ind w:left="0" w:firstLine="0"/>
              <w:rPr>
                <w:b/>
                <w:bCs/>
                <w:sz w:val="24"/>
                <w:szCs w:val="24"/>
              </w:rPr>
            </w:pPr>
            <w:r w:rsidRPr="003200FD">
              <w:rPr>
                <w:b/>
                <w:bCs/>
                <w:sz w:val="24"/>
                <w:szCs w:val="24"/>
              </w:rPr>
              <w:t>FORMA DE PAGAMENTO:</w:t>
            </w:r>
          </w:p>
          <w:p w14:paraId="64FC919F" w14:textId="77777777" w:rsidR="00516BF8" w:rsidRPr="003200FD" w:rsidRDefault="00516BF8" w:rsidP="000A6889">
            <w:pPr>
              <w:pStyle w:val="PargrafodaLista"/>
              <w:tabs>
                <w:tab w:val="left" w:pos="319"/>
              </w:tabs>
              <w:spacing w:after="0" w:line="240" w:lineRule="auto"/>
              <w:ind w:left="0" w:firstLine="0"/>
              <w:rPr>
                <w:b/>
                <w:bCs/>
                <w:sz w:val="24"/>
                <w:szCs w:val="24"/>
              </w:rPr>
            </w:pPr>
          </w:p>
          <w:p w14:paraId="5CEA1D73" w14:textId="1C76D230" w:rsidR="00633AC9" w:rsidRPr="003200FD" w:rsidRDefault="00516BF8" w:rsidP="000A6889">
            <w:pPr>
              <w:pStyle w:val="PargrafodaLista"/>
              <w:numPr>
                <w:ilvl w:val="0"/>
                <w:numId w:val="34"/>
              </w:numPr>
              <w:spacing w:after="0" w:line="240" w:lineRule="auto"/>
              <w:rPr>
                <w:bCs/>
                <w:color w:val="000000"/>
                <w:kern w:val="2"/>
                <w:sz w:val="24"/>
                <w:szCs w:val="24"/>
              </w:rPr>
            </w:pPr>
            <w:r w:rsidRPr="003200FD">
              <w:rPr>
                <w:bCs/>
                <w:color w:val="000000"/>
                <w:kern w:val="2"/>
                <w:sz w:val="24"/>
                <w:szCs w:val="24"/>
              </w:rPr>
              <w:t xml:space="preserve">A </w:t>
            </w:r>
            <w:r w:rsidRPr="003200FD">
              <w:rPr>
                <w:sz w:val="24"/>
                <w:szCs w:val="24"/>
              </w:rPr>
              <w:t>CONTRATADA</w:t>
            </w:r>
            <w:r w:rsidRPr="003200FD">
              <w:rPr>
                <w:bCs/>
                <w:color w:val="000000"/>
                <w:kern w:val="2"/>
                <w:sz w:val="24"/>
                <w:szCs w:val="24"/>
              </w:rPr>
              <w:t xml:space="preserve"> deverá encaminhar a Nota Fiscal/Fatura de produto/serviço por e-mail ou diretamente pelo sistema SE ou no Sebrae em Rondônia </w:t>
            </w:r>
            <w:r w:rsidRPr="00C56EC3">
              <w:rPr>
                <w:bCs/>
                <w:color w:val="auto"/>
                <w:kern w:val="2"/>
                <w:sz w:val="24"/>
                <w:szCs w:val="24"/>
              </w:rPr>
              <w:t>na Avenida Campos Sales, 3421, Bairro Olaria, Porto Velho - Rondônia e endereçada ao gestor do contrato, com entrega protocolada</w:t>
            </w:r>
            <w:r w:rsidRPr="003200FD">
              <w:rPr>
                <w:bCs/>
                <w:color w:val="000000"/>
                <w:kern w:val="2"/>
                <w:sz w:val="24"/>
                <w:szCs w:val="24"/>
              </w:rPr>
              <w:t>, a fim de que sejam adotas as medidas afetas ao pagamento;</w:t>
            </w:r>
          </w:p>
          <w:p w14:paraId="5A0269BA" w14:textId="2FE02521" w:rsidR="00633AC9" w:rsidRPr="003200FD" w:rsidRDefault="00516BF8" w:rsidP="000A6889">
            <w:pPr>
              <w:pStyle w:val="PargrafodaLista"/>
              <w:numPr>
                <w:ilvl w:val="0"/>
                <w:numId w:val="34"/>
              </w:numPr>
              <w:spacing w:after="0" w:line="240" w:lineRule="auto"/>
              <w:rPr>
                <w:sz w:val="24"/>
                <w:szCs w:val="24"/>
              </w:rPr>
            </w:pPr>
            <w:r w:rsidRPr="003200FD">
              <w:rPr>
                <w:sz w:val="24"/>
                <w:szCs w:val="24"/>
              </w:rPr>
              <w:t xml:space="preserve">O pagamento será efetuado mediante crédito em conta bancária indicada pela empresa registrada, no prazo de até </w:t>
            </w:r>
            <w:r w:rsidR="00A006B1" w:rsidRPr="003200FD">
              <w:rPr>
                <w:sz w:val="24"/>
                <w:szCs w:val="24"/>
              </w:rPr>
              <w:t>10</w:t>
            </w:r>
            <w:r w:rsidRPr="003200FD">
              <w:rPr>
                <w:sz w:val="24"/>
                <w:szCs w:val="24"/>
              </w:rPr>
              <w:t xml:space="preserve"> (</w:t>
            </w:r>
            <w:r w:rsidR="00A006B1" w:rsidRPr="003200FD">
              <w:rPr>
                <w:sz w:val="24"/>
                <w:szCs w:val="24"/>
              </w:rPr>
              <w:t>dez</w:t>
            </w:r>
            <w:r w:rsidRPr="003200FD">
              <w:rPr>
                <w:sz w:val="24"/>
                <w:szCs w:val="24"/>
              </w:rPr>
              <w:t>) dias úteis contados na data da apresentação de nota fiscal ao Sebrae em Rondônia, e devidamente atestada após verificação da regularidade fiscal da CONTRATADA;</w:t>
            </w:r>
            <w:r w:rsidR="00BE20A4" w:rsidRPr="003200FD">
              <w:rPr>
                <w:sz w:val="24"/>
                <w:szCs w:val="24"/>
              </w:rPr>
              <w:t xml:space="preserve"> </w:t>
            </w:r>
            <w:r w:rsidR="00BD1A74" w:rsidRPr="003200FD">
              <w:rPr>
                <w:sz w:val="24"/>
                <w:szCs w:val="24"/>
              </w:rPr>
              <w:t xml:space="preserve"> </w:t>
            </w:r>
          </w:p>
          <w:p w14:paraId="007E944A" w14:textId="77777777" w:rsidR="00633AC9" w:rsidRPr="003200FD" w:rsidRDefault="00516BF8" w:rsidP="000A6889">
            <w:pPr>
              <w:pStyle w:val="PargrafodaLista"/>
              <w:numPr>
                <w:ilvl w:val="0"/>
                <w:numId w:val="34"/>
              </w:numPr>
              <w:spacing w:after="0" w:line="240" w:lineRule="auto"/>
              <w:rPr>
                <w:sz w:val="24"/>
                <w:szCs w:val="24"/>
              </w:rPr>
            </w:pPr>
            <w:r w:rsidRPr="003200FD">
              <w:rPr>
                <w:sz w:val="24"/>
                <w:szCs w:val="24"/>
              </w:rPr>
              <w:t>A Nota Fiscal deverá ser entregue ao Sebrae em Rondônia pela CONTRATADA, respeitando a data limite do dia 20 de cada mês para entrega do documento fiscal;</w:t>
            </w:r>
          </w:p>
          <w:p w14:paraId="5AF06B6A" w14:textId="3B2B8227" w:rsidR="00516BF8" w:rsidRPr="003200FD" w:rsidRDefault="00E31663" w:rsidP="000A6889">
            <w:pPr>
              <w:pStyle w:val="PargrafodaLista"/>
              <w:numPr>
                <w:ilvl w:val="0"/>
                <w:numId w:val="34"/>
              </w:numPr>
              <w:spacing w:after="0" w:line="240" w:lineRule="auto"/>
              <w:rPr>
                <w:sz w:val="24"/>
                <w:szCs w:val="24"/>
              </w:rPr>
            </w:pPr>
            <w:r w:rsidRPr="003200FD">
              <w:rPr>
                <w:sz w:val="24"/>
                <w:szCs w:val="24"/>
              </w:rPr>
              <w:lastRenderedPageBreak/>
              <w:t>Q</w:t>
            </w:r>
            <w:r w:rsidR="00516BF8" w:rsidRPr="003200FD">
              <w:rPr>
                <w:sz w:val="24"/>
                <w:szCs w:val="24"/>
              </w:rPr>
              <w:t xml:space="preserve">uaisquer despesas decorrentes de transações bancárias correrão por conta da CONTRATADA; </w:t>
            </w:r>
          </w:p>
          <w:p w14:paraId="5455992C" w14:textId="77777777" w:rsidR="00516BF8" w:rsidRPr="003200FD" w:rsidRDefault="00516BF8" w:rsidP="000A6889">
            <w:pPr>
              <w:pStyle w:val="PargrafodaLista"/>
              <w:numPr>
                <w:ilvl w:val="0"/>
                <w:numId w:val="34"/>
              </w:numPr>
              <w:spacing w:after="0" w:line="240" w:lineRule="auto"/>
              <w:rPr>
                <w:sz w:val="24"/>
                <w:szCs w:val="24"/>
              </w:rPr>
            </w:pPr>
            <w:r w:rsidRPr="003200FD">
              <w:rPr>
                <w:sz w:val="24"/>
                <w:szCs w:val="24"/>
              </w:rPr>
              <w:t xml:space="preserve">O Sebrae em Rondônia poderá deduzir, do montante a pagar, as indenizações devidas pela CONTRATADA em razão de inadimplência; </w:t>
            </w:r>
          </w:p>
          <w:p w14:paraId="72E21AC0" w14:textId="77777777" w:rsidR="00516BF8" w:rsidRPr="003200FD" w:rsidRDefault="00516BF8" w:rsidP="000A6889">
            <w:pPr>
              <w:pStyle w:val="PargrafodaLista"/>
              <w:numPr>
                <w:ilvl w:val="0"/>
                <w:numId w:val="34"/>
              </w:numPr>
              <w:spacing w:after="0" w:line="240" w:lineRule="auto"/>
              <w:rPr>
                <w:sz w:val="24"/>
                <w:szCs w:val="24"/>
              </w:rPr>
            </w:pPr>
            <w:r w:rsidRPr="003200FD">
              <w:rPr>
                <w:sz w:val="24"/>
                <w:szCs w:val="24"/>
              </w:rPr>
              <w:t xml:space="preserve">As Notas Fiscais/Faturas não aprovadas pelo Sebrae em Rondônia com erros ou circunstância que impeça a liquidação da despesa serão devolvidas pelo Gestor à CONTRATADA para as correções, acompanhadas dos motivos de sua rejeição, e o pagamento ficará pendente até que a mesma providencie as medidas saneadoras. Nessa hipótese, o prazo para pagamento iniciar-se-á após a regularização da situação ou reapresentação do documento fiscal, sem qualquer tipo de reajuste de seu valor ou qualquer ônus para o Sebrae em Rondônia, seja ele a que título for; </w:t>
            </w:r>
          </w:p>
          <w:p w14:paraId="00E56231" w14:textId="72BDD4C7" w:rsidR="00633AC9" w:rsidRPr="003200FD" w:rsidRDefault="00516BF8" w:rsidP="000A6889">
            <w:pPr>
              <w:pStyle w:val="PargrafodaLista"/>
              <w:numPr>
                <w:ilvl w:val="0"/>
                <w:numId w:val="34"/>
              </w:numPr>
              <w:spacing w:after="0" w:line="240" w:lineRule="auto"/>
              <w:rPr>
                <w:sz w:val="24"/>
                <w:szCs w:val="24"/>
              </w:rPr>
            </w:pPr>
            <w:r w:rsidRPr="003200FD">
              <w:rPr>
                <w:sz w:val="24"/>
                <w:szCs w:val="24"/>
              </w:rPr>
              <w:t xml:space="preserve">Deverão constar obrigatoriamente no corpo das notas fiscais as seguintes informações: </w:t>
            </w:r>
          </w:p>
          <w:p w14:paraId="7F059E7F" w14:textId="2FAE9174" w:rsidR="007E6A0A" w:rsidRPr="003200FD" w:rsidRDefault="007E6A0A" w:rsidP="000A6889">
            <w:pPr>
              <w:pStyle w:val="PargrafodaLista"/>
              <w:numPr>
                <w:ilvl w:val="0"/>
                <w:numId w:val="29"/>
              </w:numPr>
              <w:spacing w:after="0" w:line="240" w:lineRule="auto"/>
              <w:rPr>
                <w:sz w:val="24"/>
                <w:szCs w:val="24"/>
              </w:rPr>
            </w:pPr>
            <w:r w:rsidRPr="003200FD">
              <w:rPr>
                <w:sz w:val="24"/>
                <w:szCs w:val="24"/>
              </w:rPr>
              <w:t>Razão social; CNPJ; Inscrição Estadual; Inscrição Municipal;</w:t>
            </w:r>
          </w:p>
          <w:p w14:paraId="45C411E7" w14:textId="03216A79" w:rsidR="007E6A0A" w:rsidRPr="003200FD" w:rsidRDefault="007E6A0A" w:rsidP="000A6889">
            <w:pPr>
              <w:pStyle w:val="PargrafodaLista"/>
              <w:numPr>
                <w:ilvl w:val="0"/>
                <w:numId w:val="29"/>
              </w:numPr>
              <w:spacing w:after="0" w:line="240" w:lineRule="auto"/>
              <w:rPr>
                <w:sz w:val="24"/>
                <w:szCs w:val="24"/>
              </w:rPr>
            </w:pPr>
            <w:r w:rsidRPr="003200FD">
              <w:rPr>
                <w:sz w:val="24"/>
                <w:szCs w:val="24"/>
              </w:rPr>
              <w:t>Informar o número da contrato; Valor total, com as deduções de impostos devidos;</w:t>
            </w:r>
          </w:p>
          <w:p w14:paraId="40DCFE72" w14:textId="7268F484" w:rsidR="007E6A0A" w:rsidRPr="003200FD" w:rsidRDefault="00516BF8" w:rsidP="000A6889">
            <w:pPr>
              <w:pStyle w:val="PargrafodaLista"/>
              <w:numPr>
                <w:ilvl w:val="0"/>
                <w:numId w:val="29"/>
              </w:numPr>
              <w:spacing w:after="0" w:line="240" w:lineRule="auto"/>
              <w:rPr>
                <w:sz w:val="24"/>
                <w:szCs w:val="24"/>
              </w:rPr>
            </w:pPr>
            <w:r w:rsidRPr="003200FD">
              <w:rPr>
                <w:sz w:val="24"/>
                <w:szCs w:val="24"/>
              </w:rPr>
              <w:t>Descrição dos produtos/serviços fornecidos, quantidade do produto, preço unitário</w:t>
            </w:r>
            <w:r w:rsidR="007E6A0A" w:rsidRPr="003200FD">
              <w:rPr>
                <w:sz w:val="24"/>
                <w:szCs w:val="24"/>
              </w:rPr>
              <w:t xml:space="preserve">, </w:t>
            </w:r>
            <w:r w:rsidRPr="003200FD">
              <w:rPr>
                <w:sz w:val="24"/>
                <w:szCs w:val="24"/>
              </w:rPr>
              <w:t>data de emissão</w:t>
            </w:r>
            <w:r w:rsidR="007E6A0A" w:rsidRPr="003200FD">
              <w:rPr>
                <w:sz w:val="24"/>
                <w:szCs w:val="24"/>
              </w:rPr>
              <w:t>.</w:t>
            </w:r>
          </w:p>
          <w:p w14:paraId="1C9FCBF0" w14:textId="6E44DF67" w:rsidR="00516BF8" w:rsidRPr="003200FD" w:rsidRDefault="00516BF8" w:rsidP="000A6889">
            <w:pPr>
              <w:pStyle w:val="PargrafodaLista"/>
              <w:numPr>
                <w:ilvl w:val="0"/>
                <w:numId w:val="34"/>
              </w:numPr>
              <w:spacing w:after="0" w:line="240" w:lineRule="auto"/>
              <w:rPr>
                <w:sz w:val="24"/>
                <w:szCs w:val="24"/>
              </w:rPr>
            </w:pPr>
            <w:r w:rsidRPr="003200FD">
              <w:rPr>
                <w:sz w:val="24"/>
                <w:szCs w:val="24"/>
              </w:rPr>
              <w:t xml:space="preserve">É condição para o recebimento dos créditos decorrentes dos produtos fornecidos, a CONTRATADA apresentar juntamente com as notas fiscais/faturas as Certidões que comprovem sua regularidade fiscal com os seguintes documentos: </w:t>
            </w:r>
          </w:p>
          <w:p w14:paraId="395F8743" w14:textId="75F3EA06" w:rsidR="00516BF8" w:rsidRPr="003200FD" w:rsidRDefault="00516BF8" w:rsidP="000A6889">
            <w:pPr>
              <w:pStyle w:val="PargrafodaLista"/>
              <w:numPr>
                <w:ilvl w:val="1"/>
                <w:numId w:val="34"/>
              </w:numPr>
              <w:spacing w:after="0" w:line="240" w:lineRule="auto"/>
              <w:rPr>
                <w:sz w:val="24"/>
                <w:szCs w:val="24"/>
              </w:rPr>
            </w:pPr>
            <w:r w:rsidRPr="003200FD">
              <w:rPr>
                <w:sz w:val="24"/>
                <w:szCs w:val="24"/>
              </w:rPr>
              <w:t xml:space="preserve">Certidão Conjunta de Débitos Relativos a Tributos Federais/INSS; </w:t>
            </w:r>
          </w:p>
          <w:p w14:paraId="20D4DD59" w14:textId="72963302" w:rsidR="00516BF8" w:rsidRPr="003200FD" w:rsidRDefault="00516BF8" w:rsidP="000A6889">
            <w:pPr>
              <w:pStyle w:val="PargrafodaLista"/>
              <w:numPr>
                <w:ilvl w:val="1"/>
                <w:numId w:val="34"/>
              </w:numPr>
              <w:spacing w:after="0" w:line="240" w:lineRule="auto"/>
              <w:rPr>
                <w:sz w:val="24"/>
                <w:szCs w:val="24"/>
              </w:rPr>
            </w:pPr>
            <w:r w:rsidRPr="003200FD">
              <w:rPr>
                <w:sz w:val="24"/>
                <w:szCs w:val="24"/>
              </w:rPr>
              <w:t xml:space="preserve">Certidão de Regularidade de Tributos Estaduais; </w:t>
            </w:r>
          </w:p>
          <w:p w14:paraId="213C682A" w14:textId="072FD236" w:rsidR="00516BF8" w:rsidRPr="003200FD" w:rsidRDefault="00516BF8" w:rsidP="000A6889">
            <w:pPr>
              <w:pStyle w:val="PargrafodaLista"/>
              <w:numPr>
                <w:ilvl w:val="1"/>
                <w:numId w:val="34"/>
              </w:numPr>
              <w:spacing w:after="0" w:line="240" w:lineRule="auto"/>
              <w:rPr>
                <w:sz w:val="24"/>
                <w:szCs w:val="24"/>
              </w:rPr>
            </w:pPr>
            <w:r w:rsidRPr="003200FD">
              <w:rPr>
                <w:sz w:val="24"/>
                <w:szCs w:val="24"/>
              </w:rPr>
              <w:t xml:space="preserve">Certidão de Regularidade de Tributos Municipais; </w:t>
            </w:r>
          </w:p>
          <w:p w14:paraId="2574DC04" w14:textId="50A0061B" w:rsidR="00516BF8" w:rsidRPr="003200FD" w:rsidRDefault="00516BF8" w:rsidP="000A6889">
            <w:pPr>
              <w:pStyle w:val="PargrafodaLista"/>
              <w:numPr>
                <w:ilvl w:val="1"/>
                <w:numId w:val="34"/>
              </w:numPr>
              <w:spacing w:after="0" w:line="240" w:lineRule="auto"/>
              <w:rPr>
                <w:sz w:val="24"/>
                <w:szCs w:val="24"/>
              </w:rPr>
            </w:pPr>
            <w:r w:rsidRPr="003200FD">
              <w:rPr>
                <w:sz w:val="24"/>
                <w:szCs w:val="24"/>
              </w:rPr>
              <w:t xml:space="preserve">Prova de regularidade relativa ao Fundo de Garantia por Tempo de Serviço –FGTS; </w:t>
            </w:r>
          </w:p>
          <w:p w14:paraId="0F29473E" w14:textId="26172542" w:rsidR="00516BF8" w:rsidRPr="003200FD" w:rsidRDefault="00516BF8" w:rsidP="000A6889">
            <w:pPr>
              <w:pStyle w:val="PargrafodaLista"/>
              <w:numPr>
                <w:ilvl w:val="1"/>
                <w:numId w:val="34"/>
              </w:numPr>
              <w:spacing w:after="0" w:line="240" w:lineRule="auto"/>
              <w:rPr>
                <w:sz w:val="24"/>
                <w:szCs w:val="24"/>
              </w:rPr>
            </w:pPr>
            <w:r w:rsidRPr="003200FD">
              <w:rPr>
                <w:sz w:val="24"/>
                <w:szCs w:val="24"/>
              </w:rPr>
              <w:t>Certidão Negativa de Débitos Trabalhistas – TST.</w:t>
            </w:r>
          </w:p>
          <w:p w14:paraId="779772A7" w14:textId="77777777" w:rsidR="00516BF8" w:rsidRPr="003200FD" w:rsidRDefault="00516BF8" w:rsidP="000A6889">
            <w:pPr>
              <w:tabs>
                <w:tab w:val="left" w:pos="993"/>
              </w:tabs>
              <w:spacing w:after="0" w:line="240" w:lineRule="auto"/>
              <w:ind w:firstLine="0"/>
              <w:rPr>
                <w:sz w:val="24"/>
                <w:szCs w:val="24"/>
              </w:rPr>
            </w:pPr>
          </w:p>
        </w:tc>
      </w:tr>
    </w:tbl>
    <w:p w14:paraId="38393355" w14:textId="77777777" w:rsidR="00516BF8" w:rsidRPr="003200FD" w:rsidRDefault="00516BF8" w:rsidP="000A6889">
      <w:pPr>
        <w:tabs>
          <w:tab w:val="left" w:pos="993"/>
        </w:tabs>
        <w:spacing w:after="0" w:line="240" w:lineRule="auto"/>
        <w:ind w:firstLine="0"/>
        <w:rPr>
          <w:sz w:val="24"/>
          <w:szCs w:val="24"/>
        </w:rPr>
      </w:pPr>
    </w:p>
    <w:p w14:paraId="6A1F9E3F" w14:textId="77777777" w:rsidR="00516BF8" w:rsidRPr="003200FD" w:rsidRDefault="00516BF8" w:rsidP="000A6889">
      <w:pPr>
        <w:tabs>
          <w:tab w:val="left" w:pos="993"/>
        </w:tabs>
        <w:spacing w:after="0" w:line="240" w:lineRule="auto"/>
        <w:ind w:firstLine="0"/>
        <w:rPr>
          <w:sz w:val="24"/>
          <w:szCs w:val="24"/>
        </w:rPr>
      </w:pPr>
    </w:p>
    <w:p w14:paraId="6D1611FA" w14:textId="77777777" w:rsidR="003908B2" w:rsidRPr="003200FD" w:rsidRDefault="003908B2" w:rsidP="000A6889">
      <w:pPr>
        <w:tabs>
          <w:tab w:val="left" w:pos="993"/>
        </w:tabs>
        <w:spacing w:after="0" w:line="240" w:lineRule="auto"/>
        <w:ind w:firstLine="0"/>
        <w:rPr>
          <w:sz w:val="24"/>
          <w:szCs w:val="24"/>
        </w:rPr>
      </w:pPr>
    </w:p>
    <w:p w14:paraId="26483B74" w14:textId="77777777" w:rsidR="00516BF8" w:rsidRPr="003200FD" w:rsidRDefault="00516BF8" w:rsidP="000A6889">
      <w:pPr>
        <w:tabs>
          <w:tab w:val="left" w:pos="993"/>
        </w:tabs>
        <w:spacing w:after="0" w:line="240" w:lineRule="auto"/>
        <w:ind w:firstLine="0"/>
        <w:rPr>
          <w:sz w:val="24"/>
          <w:szCs w:val="24"/>
        </w:rPr>
      </w:pPr>
    </w:p>
    <w:p w14:paraId="53FC8CFE" w14:textId="77777777" w:rsidR="00516BF8" w:rsidRPr="003200FD" w:rsidRDefault="00516BF8" w:rsidP="000A6889">
      <w:pPr>
        <w:tabs>
          <w:tab w:val="left" w:pos="993"/>
        </w:tabs>
        <w:spacing w:after="0" w:line="240" w:lineRule="auto"/>
        <w:ind w:firstLine="0"/>
        <w:rPr>
          <w:sz w:val="24"/>
          <w:szCs w:val="24"/>
        </w:rPr>
      </w:pPr>
    </w:p>
    <w:p w14:paraId="6398FC37" w14:textId="41E70996" w:rsidR="00516BF8" w:rsidRPr="003200FD" w:rsidRDefault="003908B2" w:rsidP="000A6889">
      <w:pPr>
        <w:tabs>
          <w:tab w:val="left" w:pos="993"/>
        </w:tabs>
        <w:spacing w:after="0" w:line="240" w:lineRule="auto"/>
        <w:ind w:firstLine="0"/>
        <w:jc w:val="right"/>
        <w:rPr>
          <w:sz w:val="24"/>
          <w:szCs w:val="24"/>
        </w:rPr>
      </w:pPr>
      <w:r w:rsidRPr="002C3753">
        <w:rPr>
          <w:sz w:val="24"/>
          <w:szCs w:val="24"/>
        </w:rPr>
        <w:t xml:space="preserve">Porto Velho, </w:t>
      </w:r>
      <w:r w:rsidR="002C3753" w:rsidRPr="002C3753">
        <w:rPr>
          <w:sz w:val="24"/>
          <w:szCs w:val="24"/>
        </w:rPr>
        <w:t>12</w:t>
      </w:r>
      <w:r w:rsidRPr="002C3753">
        <w:rPr>
          <w:sz w:val="24"/>
          <w:szCs w:val="24"/>
        </w:rPr>
        <w:t xml:space="preserve"> de </w:t>
      </w:r>
      <w:r w:rsidR="002C3753" w:rsidRPr="002C3753">
        <w:rPr>
          <w:sz w:val="24"/>
          <w:szCs w:val="24"/>
        </w:rPr>
        <w:t>setembro</w:t>
      </w:r>
      <w:r w:rsidRPr="002C3753">
        <w:rPr>
          <w:sz w:val="24"/>
          <w:szCs w:val="24"/>
        </w:rPr>
        <w:t xml:space="preserve"> de 2024.</w:t>
      </w:r>
    </w:p>
    <w:p w14:paraId="23C71DEE" w14:textId="77777777" w:rsidR="00BE0A4C" w:rsidRPr="003200FD" w:rsidRDefault="00BE0A4C" w:rsidP="000A6889">
      <w:pPr>
        <w:tabs>
          <w:tab w:val="left" w:pos="993"/>
        </w:tabs>
        <w:spacing w:after="0" w:line="240" w:lineRule="auto"/>
        <w:ind w:firstLine="0"/>
        <w:rPr>
          <w:color w:val="auto"/>
          <w:sz w:val="24"/>
          <w:szCs w:val="24"/>
        </w:rPr>
      </w:pPr>
    </w:p>
    <w:p w14:paraId="446FB1F0" w14:textId="77777777" w:rsidR="00BE0A4C" w:rsidRPr="003200FD" w:rsidRDefault="00BE0A4C" w:rsidP="000A6889">
      <w:pPr>
        <w:tabs>
          <w:tab w:val="left" w:pos="993"/>
        </w:tabs>
        <w:spacing w:after="0" w:line="240" w:lineRule="auto"/>
        <w:ind w:firstLine="0"/>
        <w:rPr>
          <w:color w:val="auto"/>
          <w:sz w:val="24"/>
          <w:szCs w:val="24"/>
        </w:rPr>
      </w:pPr>
    </w:p>
    <w:p w14:paraId="79E712F4" w14:textId="77777777" w:rsidR="00BE0A4C" w:rsidRPr="003200FD" w:rsidRDefault="00BE0A4C" w:rsidP="000A6889">
      <w:pPr>
        <w:tabs>
          <w:tab w:val="left" w:pos="993"/>
        </w:tabs>
        <w:spacing w:after="0" w:line="240" w:lineRule="auto"/>
        <w:ind w:firstLine="0"/>
        <w:rPr>
          <w:color w:val="auto"/>
          <w:sz w:val="24"/>
          <w:szCs w:val="24"/>
        </w:rPr>
      </w:pPr>
    </w:p>
    <w:p w14:paraId="159E92B3" w14:textId="77777777" w:rsidR="00BE0A4C" w:rsidRPr="003200FD" w:rsidRDefault="00BE0A4C" w:rsidP="000A6889">
      <w:pPr>
        <w:tabs>
          <w:tab w:val="left" w:pos="993"/>
        </w:tabs>
        <w:spacing w:after="0" w:line="240" w:lineRule="auto"/>
        <w:ind w:firstLine="0"/>
        <w:rPr>
          <w:color w:val="auto"/>
          <w:sz w:val="24"/>
          <w:szCs w:val="24"/>
        </w:rPr>
      </w:pPr>
    </w:p>
    <w:p w14:paraId="69235F3F" w14:textId="7F6E9B37" w:rsidR="00BE0A4C" w:rsidRDefault="00BE0A4C" w:rsidP="000A6889">
      <w:pPr>
        <w:tabs>
          <w:tab w:val="left" w:pos="993"/>
        </w:tabs>
        <w:spacing w:after="0" w:line="240" w:lineRule="auto"/>
        <w:ind w:firstLine="0"/>
        <w:rPr>
          <w:color w:val="auto"/>
          <w:sz w:val="24"/>
          <w:szCs w:val="24"/>
        </w:rPr>
      </w:pPr>
    </w:p>
    <w:p w14:paraId="3136F480" w14:textId="77777777" w:rsidR="00010CAF" w:rsidRDefault="00010CAF" w:rsidP="000A6889">
      <w:pPr>
        <w:tabs>
          <w:tab w:val="left" w:pos="993"/>
        </w:tabs>
        <w:spacing w:after="0" w:line="240" w:lineRule="auto"/>
        <w:ind w:firstLine="0"/>
        <w:rPr>
          <w:color w:val="auto"/>
          <w:sz w:val="24"/>
          <w:szCs w:val="24"/>
        </w:rPr>
      </w:pPr>
    </w:p>
    <w:p w14:paraId="770010C0" w14:textId="77777777" w:rsidR="00010CAF" w:rsidRDefault="00010CAF" w:rsidP="000A6889">
      <w:pPr>
        <w:tabs>
          <w:tab w:val="left" w:pos="993"/>
        </w:tabs>
        <w:spacing w:after="0" w:line="240" w:lineRule="auto"/>
        <w:ind w:firstLine="0"/>
        <w:rPr>
          <w:color w:val="auto"/>
          <w:sz w:val="24"/>
          <w:szCs w:val="24"/>
        </w:rPr>
      </w:pPr>
    </w:p>
    <w:p w14:paraId="1855D95B" w14:textId="77777777" w:rsidR="00010CAF" w:rsidRDefault="00010CAF" w:rsidP="000A6889">
      <w:pPr>
        <w:tabs>
          <w:tab w:val="left" w:pos="993"/>
        </w:tabs>
        <w:spacing w:after="0" w:line="240" w:lineRule="auto"/>
        <w:ind w:firstLine="0"/>
        <w:rPr>
          <w:color w:val="auto"/>
          <w:sz w:val="24"/>
          <w:szCs w:val="24"/>
        </w:rPr>
      </w:pPr>
    </w:p>
    <w:p w14:paraId="4431E8FB" w14:textId="77777777" w:rsidR="00010CAF" w:rsidRDefault="00010CAF" w:rsidP="000A6889">
      <w:pPr>
        <w:tabs>
          <w:tab w:val="left" w:pos="993"/>
        </w:tabs>
        <w:spacing w:after="0" w:line="240" w:lineRule="auto"/>
        <w:ind w:firstLine="0"/>
        <w:rPr>
          <w:color w:val="auto"/>
          <w:sz w:val="24"/>
          <w:szCs w:val="24"/>
        </w:rPr>
      </w:pPr>
    </w:p>
    <w:p w14:paraId="730317B0" w14:textId="77777777" w:rsidR="00010CAF" w:rsidRDefault="00010CAF" w:rsidP="000A6889">
      <w:pPr>
        <w:tabs>
          <w:tab w:val="left" w:pos="993"/>
        </w:tabs>
        <w:spacing w:after="0" w:line="240" w:lineRule="auto"/>
        <w:ind w:firstLine="0"/>
        <w:rPr>
          <w:color w:val="auto"/>
          <w:sz w:val="24"/>
          <w:szCs w:val="24"/>
        </w:rPr>
      </w:pPr>
    </w:p>
    <w:p w14:paraId="0EB4C9A7" w14:textId="77777777" w:rsidR="00010CAF" w:rsidRDefault="00010CAF" w:rsidP="000A6889">
      <w:pPr>
        <w:tabs>
          <w:tab w:val="left" w:pos="993"/>
        </w:tabs>
        <w:spacing w:after="0" w:line="240" w:lineRule="auto"/>
        <w:ind w:firstLine="0"/>
        <w:rPr>
          <w:color w:val="auto"/>
          <w:sz w:val="24"/>
          <w:szCs w:val="24"/>
        </w:rPr>
      </w:pPr>
    </w:p>
    <w:p w14:paraId="0F68C135" w14:textId="77777777" w:rsidR="00010CAF" w:rsidRDefault="00010CAF" w:rsidP="000A6889">
      <w:pPr>
        <w:tabs>
          <w:tab w:val="left" w:pos="993"/>
        </w:tabs>
        <w:spacing w:after="0" w:line="240" w:lineRule="auto"/>
        <w:ind w:firstLine="0"/>
        <w:rPr>
          <w:color w:val="auto"/>
          <w:sz w:val="24"/>
          <w:szCs w:val="24"/>
        </w:rPr>
      </w:pPr>
    </w:p>
    <w:p w14:paraId="728BBFC8" w14:textId="77777777" w:rsidR="00010CAF" w:rsidRDefault="00010CAF" w:rsidP="000A6889">
      <w:pPr>
        <w:tabs>
          <w:tab w:val="left" w:pos="993"/>
        </w:tabs>
        <w:spacing w:after="0" w:line="240" w:lineRule="auto"/>
        <w:ind w:firstLine="0"/>
        <w:rPr>
          <w:color w:val="auto"/>
          <w:sz w:val="24"/>
          <w:szCs w:val="24"/>
        </w:rPr>
      </w:pPr>
    </w:p>
    <w:p w14:paraId="75928D0B" w14:textId="77777777" w:rsidR="00010CAF" w:rsidRDefault="00010CAF" w:rsidP="000A6889">
      <w:pPr>
        <w:tabs>
          <w:tab w:val="left" w:pos="993"/>
        </w:tabs>
        <w:spacing w:after="0" w:line="240" w:lineRule="auto"/>
        <w:ind w:firstLine="0"/>
        <w:rPr>
          <w:color w:val="auto"/>
          <w:sz w:val="24"/>
          <w:szCs w:val="24"/>
        </w:rPr>
      </w:pPr>
    </w:p>
    <w:p w14:paraId="52766ACA" w14:textId="77777777" w:rsidR="00010CAF" w:rsidRDefault="00010CAF" w:rsidP="000A6889">
      <w:pPr>
        <w:tabs>
          <w:tab w:val="left" w:pos="993"/>
        </w:tabs>
        <w:spacing w:after="0" w:line="240" w:lineRule="auto"/>
        <w:ind w:firstLine="0"/>
        <w:rPr>
          <w:color w:val="auto"/>
          <w:sz w:val="24"/>
          <w:szCs w:val="24"/>
        </w:rPr>
      </w:pPr>
    </w:p>
    <w:p w14:paraId="773161BC" w14:textId="77777777" w:rsidR="009F3C82" w:rsidRPr="009F3C82" w:rsidRDefault="009F3C82" w:rsidP="009F3C82">
      <w:pPr>
        <w:tabs>
          <w:tab w:val="left" w:pos="993"/>
        </w:tabs>
        <w:spacing w:after="0" w:line="240" w:lineRule="auto"/>
        <w:ind w:firstLine="0"/>
        <w:jc w:val="center"/>
        <w:rPr>
          <w:b/>
          <w:bCs/>
          <w:color w:val="auto"/>
          <w:sz w:val="24"/>
          <w:szCs w:val="24"/>
        </w:rPr>
      </w:pPr>
      <w:r w:rsidRPr="009F3C82">
        <w:rPr>
          <w:b/>
          <w:bCs/>
          <w:color w:val="auto"/>
          <w:sz w:val="24"/>
          <w:szCs w:val="24"/>
        </w:rPr>
        <w:lastRenderedPageBreak/>
        <w:t>ANEXO I</w:t>
      </w:r>
    </w:p>
    <w:p w14:paraId="3C7F6FDE" w14:textId="77777777" w:rsidR="009F3C82" w:rsidRPr="009F3C82" w:rsidRDefault="009F3C82" w:rsidP="009F3C82">
      <w:pPr>
        <w:tabs>
          <w:tab w:val="left" w:pos="993"/>
        </w:tabs>
        <w:spacing w:after="0" w:line="240" w:lineRule="auto"/>
        <w:ind w:firstLine="0"/>
        <w:rPr>
          <w:b/>
          <w:bCs/>
          <w:color w:val="auto"/>
          <w:sz w:val="24"/>
          <w:szCs w:val="24"/>
        </w:rPr>
      </w:pPr>
    </w:p>
    <w:p w14:paraId="7FF37A2D" w14:textId="4436399A" w:rsidR="009F3C82" w:rsidRPr="009F3C82" w:rsidRDefault="009F3C82" w:rsidP="009F3C82">
      <w:pPr>
        <w:tabs>
          <w:tab w:val="left" w:pos="993"/>
        </w:tabs>
        <w:spacing w:after="0" w:line="240" w:lineRule="auto"/>
        <w:ind w:firstLine="0"/>
        <w:rPr>
          <w:b/>
          <w:bCs/>
          <w:color w:val="auto"/>
          <w:sz w:val="24"/>
          <w:szCs w:val="24"/>
        </w:rPr>
      </w:pPr>
    </w:p>
    <w:p w14:paraId="3AA30B15" w14:textId="34158CDB" w:rsidR="009F3C82" w:rsidRPr="009F3C82" w:rsidRDefault="009F3C82" w:rsidP="009F3C82">
      <w:pPr>
        <w:tabs>
          <w:tab w:val="left" w:pos="993"/>
        </w:tabs>
        <w:spacing w:after="0" w:line="240" w:lineRule="auto"/>
        <w:ind w:firstLine="0"/>
        <w:rPr>
          <w:b/>
          <w:bCs/>
          <w:color w:val="auto"/>
          <w:sz w:val="24"/>
          <w:szCs w:val="24"/>
        </w:rPr>
      </w:pPr>
      <w:r w:rsidRPr="009F3C82">
        <w:rPr>
          <w:noProof/>
          <w:color w:val="auto"/>
          <w:sz w:val="24"/>
          <w:szCs w:val="24"/>
        </w:rPr>
        <w:drawing>
          <wp:inline distT="0" distB="0" distL="0" distR="0" wp14:anchorId="5D5357CF" wp14:editId="2424D53F">
            <wp:extent cx="5638800" cy="3219450"/>
            <wp:effectExtent l="0" t="0" r="0" b="0"/>
            <wp:docPr id="196672449" name="Imagem 22" descr="Caixa de papel com texto preto sobre fundo branc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aixa de papel com texto preto sobre fundo branco&#10;&#10;Descrição gerada automaticamente com confiança baix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38800" cy="3219450"/>
                    </a:xfrm>
                    <a:prstGeom prst="rect">
                      <a:avLst/>
                    </a:prstGeom>
                    <a:noFill/>
                    <a:ln>
                      <a:noFill/>
                    </a:ln>
                  </pic:spPr>
                </pic:pic>
              </a:graphicData>
            </a:graphic>
          </wp:inline>
        </w:drawing>
      </w:r>
    </w:p>
    <w:p w14:paraId="1BECEC7D" w14:textId="77777777" w:rsidR="009F3C82" w:rsidRPr="009F3C82" w:rsidRDefault="009F3C82" w:rsidP="009F3C82">
      <w:pPr>
        <w:tabs>
          <w:tab w:val="left" w:pos="993"/>
        </w:tabs>
        <w:spacing w:after="0" w:line="240" w:lineRule="auto"/>
        <w:ind w:firstLine="0"/>
        <w:rPr>
          <w:b/>
          <w:bCs/>
          <w:color w:val="auto"/>
          <w:sz w:val="24"/>
          <w:szCs w:val="24"/>
        </w:rPr>
      </w:pPr>
    </w:p>
    <w:p w14:paraId="6B39324D" w14:textId="1F2D144D" w:rsidR="009F3C82" w:rsidRPr="009F3C82" w:rsidRDefault="009F3C82" w:rsidP="009F3C82">
      <w:pPr>
        <w:tabs>
          <w:tab w:val="left" w:pos="993"/>
        </w:tabs>
        <w:spacing w:after="0" w:line="240" w:lineRule="auto"/>
        <w:ind w:firstLine="0"/>
        <w:rPr>
          <w:b/>
          <w:bCs/>
          <w:color w:val="auto"/>
          <w:sz w:val="24"/>
          <w:szCs w:val="24"/>
        </w:rPr>
      </w:pPr>
      <w:r w:rsidRPr="009F3C82">
        <w:rPr>
          <w:noProof/>
          <w:color w:val="auto"/>
          <w:sz w:val="24"/>
          <w:szCs w:val="24"/>
        </w:rPr>
        <w:drawing>
          <wp:inline distT="0" distB="0" distL="0" distR="0" wp14:anchorId="615C867A" wp14:editId="64C8A737">
            <wp:extent cx="5334000" cy="2867025"/>
            <wp:effectExtent l="0" t="0" r="0" b="9525"/>
            <wp:docPr id="235466505" name="Imagem 2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466505" name="Imagem 21" descr="Uma imagem contendo Texto&#10;&#10;Descrição gerada automaticament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4000" cy="2867025"/>
                    </a:xfrm>
                    <a:prstGeom prst="rect">
                      <a:avLst/>
                    </a:prstGeom>
                    <a:noFill/>
                    <a:ln>
                      <a:noFill/>
                    </a:ln>
                  </pic:spPr>
                </pic:pic>
              </a:graphicData>
            </a:graphic>
          </wp:inline>
        </w:drawing>
      </w:r>
    </w:p>
    <w:p w14:paraId="0C4BAB56" w14:textId="77777777" w:rsidR="009F3C82" w:rsidRPr="009F3C82" w:rsidRDefault="009F3C82" w:rsidP="009F3C82">
      <w:pPr>
        <w:tabs>
          <w:tab w:val="left" w:pos="993"/>
        </w:tabs>
        <w:spacing w:after="0" w:line="240" w:lineRule="auto"/>
        <w:ind w:firstLine="0"/>
        <w:rPr>
          <w:b/>
          <w:bCs/>
          <w:color w:val="auto"/>
          <w:sz w:val="24"/>
          <w:szCs w:val="24"/>
        </w:rPr>
      </w:pPr>
    </w:p>
    <w:p w14:paraId="4DF8C35B" w14:textId="77777777" w:rsidR="009F3C82" w:rsidRPr="009F3C82" w:rsidRDefault="009F3C82" w:rsidP="009F3C82">
      <w:pPr>
        <w:tabs>
          <w:tab w:val="left" w:pos="993"/>
        </w:tabs>
        <w:spacing w:after="0" w:line="240" w:lineRule="auto"/>
        <w:ind w:firstLine="0"/>
        <w:rPr>
          <w:b/>
          <w:bCs/>
          <w:color w:val="auto"/>
          <w:sz w:val="24"/>
          <w:szCs w:val="24"/>
        </w:rPr>
      </w:pPr>
    </w:p>
    <w:p w14:paraId="5B6B4DFA" w14:textId="77777777" w:rsidR="009F3C82" w:rsidRPr="009F3C82" w:rsidRDefault="009F3C82" w:rsidP="009F3C82">
      <w:pPr>
        <w:tabs>
          <w:tab w:val="left" w:pos="993"/>
        </w:tabs>
        <w:spacing w:after="0" w:line="240" w:lineRule="auto"/>
        <w:ind w:firstLine="0"/>
        <w:rPr>
          <w:b/>
          <w:bCs/>
          <w:color w:val="auto"/>
          <w:sz w:val="24"/>
          <w:szCs w:val="24"/>
        </w:rPr>
      </w:pPr>
    </w:p>
    <w:p w14:paraId="3E9B5A72" w14:textId="341AC3ED" w:rsidR="009F3C82" w:rsidRPr="009F3C82" w:rsidRDefault="009F3C82" w:rsidP="009F3C82">
      <w:pPr>
        <w:tabs>
          <w:tab w:val="left" w:pos="993"/>
        </w:tabs>
        <w:spacing w:after="0" w:line="240" w:lineRule="auto"/>
        <w:ind w:firstLine="0"/>
        <w:rPr>
          <w:b/>
          <w:bCs/>
          <w:color w:val="auto"/>
          <w:sz w:val="24"/>
          <w:szCs w:val="24"/>
        </w:rPr>
      </w:pPr>
      <w:r w:rsidRPr="009F3C82">
        <w:rPr>
          <w:noProof/>
          <w:color w:val="auto"/>
          <w:sz w:val="24"/>
          <w:szCs w:val="24"/>
        </w:rPr>
        <w:lastRenderedPageBreak/>
        <w:drawing>
          <wp:inline distT="0" distB="0" distL="0" distR="0" wp14:anchorId="359FCDD6" wp14:editId="491E8D2D">
            <wp:extent cx="3457575" cy="2914650"/>
            <wp:effectExtent l="0" t="0" r="9525" b="0"/>
            <wp:docPr id="1209507115" name="Imagem 20"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alendário&#10;&#10;Descrição gerada automaticament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57575" cy="2914650"/>
                    </a:xfrm>
                    <a:prstGeom prst="rect">
                      <a:avLst/>
                    </a:prstGeom>
                    <a:noFill/>
                    <a:ln>
                      <a:noFill/>
                    </a:ln>
                  </pic:spPr>
                </pic:pic>
              </a:graphicData>
            </a:graphic>
          </wp:inline>
        </w:drawing>
      </w:r>
    </w:p>
    <w:p w14:paraId="68E98D18" w14:textId="615B2D1D" w:rsidR="009F3C82" w:rsidRPr="009F3C82" w:rsidRDefault="009F3C82" w:rsidP="009F3C82">
      <w:pPr>
        <w:tabs>
          <w:tab w:val="left" w:pos="993"/>
        </w:tabs>
        <w:spacing w:after="0" w:line="240" w:lineRule="auto"/>
        <w:ind w:firstLine="0"/>
        <w:rPr>
          <w:b/>
          <w:bCs/>
          <w:color w:val="auto"/>
          <w:sz w:val="24"/>
          <w:szCs w:val="24"/>
        </w:rPr>
      </w:pPr>
      <w:r w:rsidRPr="009F3C82">
        <w:rPr>
          <w:noProof/>
          <w:color w:val="auto"/>
          <w:sz w:val="24"/>
          <w:szCs w:val="24"/>
        </w:rPr>
        <w:drawing>
          <wp:inline distT="0" distB="0" distL="0" distR="0" wp14:anchorId="4EA86A93" wp14:editId="7CFBC255">
            <wp:extent cx="6120130" cy="3987800"/>
            <wp:effectExtent l="0" t="0" r="0" b="0"/>
            <wp:docPr id="32287438" name="Imagem 19"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Uma imagem contendo Diagrama&#10;&#10;Descrição gerada automaticament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130" cy="3987800"/>
                    </a:xfrm>
                    <a:prstGeom prst="rect">
                      <a:avLst/>
                    </a:prstGeom>
                    <a:noFill/>
                    <a:ln>
                      <a:noFill/>
                    </a:ln>
                  </pic:spPr>
                </pic:pic>
              </a:graphicData>
            </a:graphic>
          </wp:inline>
        </w:drawing>
      </w:r>
    </w:p>
    <w:p w14:paraId="62D6CF12" w14:textId="3FA70B72" w:rsidR="009F3C82" w:rsidRPr="009F3C82" w:rsidRDefault="009F3C82" w:rsidP="009F3C82">
      <w:pPr>
        <w:tabs>
          <w:tab w:val="left" w:pos="993"/>
        </w:tabs>
        <w:spacing w:after="0" w:line="240" w:lineRule="auto"/>
        <w:ind w:firstLine="0"/>
        <w:rPr>
          <w:b/>
          <w:bCs/>
          <w:color w:val="auto"/>
          <w:sz w:val="24"/>
          <w:szCs w:val="24"/>
        </w:rPr>
      </w:pPr>
      <w:r w:rsidRPr="009F3C82">
        <w:rPr>
          <w:noProof/>
          <w:color w:val="auto"/>
          <w:sz w:val="24"/>
          <w:szCs w:val="24"/>
        </w:rPr>
        <w:lastRenderedPageBreak/>
        <w:drawing>
          <wp:inline distT="0" distB="0" distL="0" distR="0" wp14:anchorId="2E0D6F75" wp14:editId="67E3AF3C">
            <wp:extent cx="3363401" cy="3143178"/>
            <wp:effectExtent l="0" t="0" r="8890" b="635"/>
            <wp:docPr id="570608697" name="Imagem 18" descr="Caixa de jogo de vídeo game&#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aixa de jogo de vídeo game&#10;&#10;Descrição gerada automaticamente com confiança baixa"/>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67576" cy="3147080"/>
                    </a:xfrm>
                    <a:prstGeom prst="rect">
                      <a:avLst/>
                    </a:prstGeom>
                    <a:noFill/>
                    <a:ln>
                      <a:noFill/>
                    </a:ln>
                  </pic:spPr>
                </pic:pic>
              </a:graphicData>
            </a:graphic>
          </wp:inline>
        </w:drawing>
      </w:r>
      <w:r w:rsidRPr="009F3C82">
        <w:rPr>
          <w:noProof/>
          <w:color w:val="auto"/>
          <w:sz w:val="24"/>
          <w:szCs w:val="24"/>
        </w:rPr>
        <w:drawing>
          <wp:inline distT="0" distB="0" distL="0" distR="0" wp14:anchorId="54799E1D" wp14:editId="5EDF57B8">
            <wp:extent cx="4994353" cy="4365266"/>
            <wp:effectExtent l="0" t="0" r="0" b="0"/>
            <wp:docPr id="1915155132" name="Imagem 17" descr="Caixa de papelã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aixa de papelão&#10;&#10;Descrição gerada automaticamente com confiança baix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00122" cy="4370308"/>
                    </a:xfrm>
                    <a:prstGeom prst="rect">
                      <a:avLst/>
                    </a:prstGeom>
                    <a:noFill/>
                    <a:ln>
                      <a:noFill/>
                    </a:ln>
                  </pic:spPr>
                </pic:pic>
              </a:graphicData>
            </a:graphic>
          </wp:inline>
        </w:drawing>
      </w:r>
    </w:p>
    <w:p w14:paraId="65D2E152" w14:textId="3034826B" w:rsidR="009F3C82" w:rsidRDefault="009F3C82" w:rsidP="009F3C82">
      <w:pPr>
        <w:tabs>
          <w:tab w:val="left" w:pos="993"/>
        </w:tabs>
        <w:spacing w:after="0" w:line="240" w:lineRule="auto"/>
        <w:ind w:firstLine="0"/>
        <w:rPr>
          <w:b/>
          <w:bCs/>
          <w:color w:val="auto"/>
          <w:sz w:val="24"/>
          <w:szCs w:val="24"/>
        </w:rPr>
      </w:pPr>
      <w:r w:rsidRPr="009F3C82">
        <w:rPr>
          <w:noProof/>
          <w:color w:val="auto"/>
          <w:sz w:val="24"/>
          <w:szCs w:val="24"/>
        </w:rPr>
        <w:lastRenderedPageBreak/>
        <w:drawing>
          <wp:inline distT="0" distB="0" distL="0" distR="0" wp14:anchorId="58B3AABB" wp14:editId="7CAD5355">
            <wp:extent cx="5255812" cy="2554226"/>
            <wp:effectExtent l="0" t="0" r="2540" b="0"/>
            <wp:docPr id="457435605" name="Imagem 16" descr="Imagem de desenho infantil&#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magem de desenho infantil&#10;&#10;Descrição gerada automaticamente com confiança média"/>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64701" cy="2558546"/>
                    </a:xfrm>
                    <a:prstGeom prst="rect">
                      <a:avLst/>
                    </a:prstGeom>
                    <a:noFill/>
                    <a:ln>
                      <a:noFill/>
                    </a:ln>
                  </pic:spPr>
                </pic:pic>
              </a:graphicData>
            </a:graphic>
          </wp:inline>
        </w:drawing>
      </w:r>
    </w:p>
    <w:p w14:paraId="191F76E7" w14:textId="77777777" w:rsidR="007A5E02" w:rsidRDefault="007A5E02" w:rsidP="009F3C82">
      <w:pPr>
        <w:tabs>
          <w:tab w:val="left" w:pos="993"/>
        </w:tabs>
        <w:spacing w:after="0" w:line="240" w:lineRule="auto"/>
        <w:ind w:firstLine="0"/>
        <w:rPr>
          <w:b/>
          <w:bCs/>
          <w:color w:val="auto"/>
          <w:sz w:val="24"/>
          <w:szCs w:val="24"/>
        </w:rPr>
      </w:pPr>
    </w:p>
    <w:p w14:paraId="001E1C1E" w14:textId="77777777" w:rsidR="007A5E02" w:rsidRPr="009F3C82" w:rsidRDefault="007A5E02" w:rsidP="009F3C82">
      <w:pPr>
        <w:tabs>
          <w:tab w:val="left" w:pos="993"/>
        </w:tabs>
        <w:spacing w:after="0" w:line="240" w:lineRule="auto"/>
        <w:ind w:firstLine="0"/>
        <w:rPr>
          <w:b/>
          <w:bCs/>
          <w:color w:val="auto"/>
          <w:sz w:val="24"/>
          <w:szCs w:val="24"/>
        </w:rPr>
      </w:pPr>
    </w:p>
    <w:p w14:paraId="661AE353" w14:textId="77777777" w:rsidR="009F3C82" w:rsidRPr="009F3C82" w:rsidRDefault="009F3C82" w:rsidP="009F3C82">
      <w:pPr>
        <w:tabs>
          <w:tab w:val="left" w:pos="993"/>
        </w:tabs>
        <w:spacing w:after="0" w:line="240" w:lineRule="auto"/>
        <w:ind w:firstLine="0"/>
        <w:rPr>
          <w:b/>
          <w:bCs/>
          <w:color w:val="auto"/>
          <w:sz w:val="24"/>
          <w:szCs w:val="24"/>
        </w:rPr>
      </w:pPr>
    </w:p>
    <w:p w14:paraId="308FCD81" w14:textId="797FB96F" w:rsidR="009F3C82" w:rsidRDefault="009F3C82" w:rsidP="009F3C82">
      <w:pPr>
        <w:tabs>
          <w:tab w:val="left" w:pos="993"/>
        </w:tabs>
        <w:spacing w:after="0" w:line="240" w:lineRule="auto"/>
        <w:ind w:firstLine="0"/>
        <w:rPr>
          <w:b/>
          <w:bCs/>
          <w:color w:val="auto"/>
          <w:sz w:val="24"/>
          <w:szCs w:val="24"/>
        </w:rPr>
      </w:pPr>
      <w:r w:rsidRPr="009F3C82">
        <w:rPr>
          <w:noProof/>
          <w:color w:val="auto"/>
          <w:sz w:val="24"/>
          <w:szCs w:val="24"/>
        </w:rPr>
        <w:drawing>
          <wp:inline distT="0" distB="0" distL="0" distR="0" wp14:anchorId="7FA9ACDC" wp14:editId="7325501F">
            <wp:extent cx="6120130" cy="1541780"/>
            <wp:effectExtent l="0" t="0" r="0" b="1270"/>
            <wp:docPr id="2039062351" name="Imagem 15" descr="Tela de computador com texto preto sobre fundo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Tela de computador com texto preto sobre fundo branco&#10;&#10;Descrição gerada automaticamente com confiança média"/>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130" cy="1541780"/>
                    </a:xfrm>
                    <a:prstGeom prst="rect">
                      <a:avLst/>
                    </a:prstGeom>
                    <a:noFill/>
                    <a:ln>
                      <a:noFill/>
                    </a:ln>
                  </pic:spPr>
                </pic:pic>
              </a:graphicData>
            </a:graphic>
          </wp:inline>
        </w:drawing>
      </w:r>
    </w:p>
    <w:p w14:paraId="32085237" w14:textId="77777777" w:rsidR="007A5E02" w:rsidRDefault="007A5E02" w:rsidP="009F3C82">
      <w:pPr>
        <w:tabs>
          <w:tab w:val="left" w:pos="993"/>
        </w:tabs>
        <w:spacing w:after="0" w:line="240" w:lineRule="auto"/>
        <w:ind w:firstLine="0"/>
        <w:rPr>
          <w:b/>
          <w:bCs/>
          <w:color w:val="auto"/>
          <w:sz w:val="24"/>
          <w:szCs w:val="24"/>
        </w:rPr>
      </w:pPr>
    </w:p>
    <w:p w14:paraId="462B5973" w14:textId="77777777" w:rsidR="007A5E02" w:rsidRDefault="007A5E02" w:rsidP="009F3C82">
      <w:pPr>
        <w:tabs>
          <w:tab w:val="left" w:pos="993"/>
        </w:tabs>
        <w:spacing w:after="0" w:line="240" w:lineRule="auto"/>
        <w:ind w:firstLine="0"/>
        <w:rPr>
          <w:b/>
          <w:bCs/>
          <w:color w:val="auto"/>
          <w:sz w:val="24"/>
          <w:szCs w:val="24"/>
        </w:rPr>
      </w:pPr>
    </w:p>
    <w:p w14:paraId="33FD8E7E" w14:textId="215043FA" w:rsidR="007A5E02" w:rsidRPr="009F3C82" w:rsidRDefault="007A5E02" w:rsidP="009F3C82">
      <w:pPr>
        <w:tabs>
          <w:tab w:val="left" w:pos="993"/>
        </w:tabs>
        <w:spacing w:after="0" w:line="240" w:lineRule="auto"/>
        <w:ind w:firstLine="0"/>
        <w:rPr>
          <w:b/>
          <w:bCs/>
          <w:color w:val="auto"/>
          <w:sz w:val="24"/>
          <w:szCs w:val="24"/>
        </w:rPr>
      </w:pPr>
      <w:r w:rsidRPr="009F3C82">
        <w:rPr>
          <w:noProof/>
          <w:color w:val="auto"/>
          <w:sz w:val="24"/>
          <w:szCs w:val="24"/>
        </w:rPr>
        <mc:AlternateContent>
          <mc:Choice Requires="wpg">
            <w:drawing>
              <wp:inline distT="0" distB="0" distL="0" distR="0" wp14:anchorId="1F4C9D3F" wp14:editId="5939420B">
                <wp:extent cx="4514850" cy="2324100"/>
                <wp:effectExtent l="0" t="0" r="0" b="0"/>
                <wp:docPr id="595745745" name="Agrupar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14850" cy="2324100"/>
                          <a:chOff x="0" y="0"/>
                          <a:chExt cx="48958" cy="27527"/>
                        </a:xfrm>
                      </wpg:grpSpPr>
                      <pic:pic xmlns:pic="http://schemas.openxmlformats.org/drawingml/2006/picture">
                        <pic:nvPicPr>
                          <pic:cNvPr id="1027801521" name="Image 1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958" cy="27527"/>
                          </a:xfrm>
                          <a:prstGeom prst="rect">
                            <a:avLst/>
                          </a:prstGeom>
                          <a:noFill/>
                          <a:extLst>
                            <a:ext uri="{909E8E84-426E-40DD-AFC4-6F175D3DCCD1}">
                              <a14:hiddenFill xmlns:a14="http://schemas.microsoft.com/office/drawing/2010/main">
                                <a:solidFill>
                                  <a:srgbClr val="FFFFFF"/>
                                </a:solidFill>
                              </a14:hiddenFill>
                            </a:ext>
                          </a:extLst>
                        </pic:spPr>
                      </pic:pic>
                      <wps:wsp>
                        <wps:cNvPr id="308049442" name="Graphic 122"/>
                        <wps:cNvSpPr>
                          <a:spLocks/>
                        </wps:cNvSpPr>
                        <wps:spPr bwMode="auto">
                          <a:xfrm>
                            <a:off x="8789" y="13219"/>
                            <a:ext cx="29604" cy="10249"/>
                          </a:xfrm>
                          <a:custGeom>
                            <a:avLst/>
                            <a:gdLst>
                              <a:gd name="T0" fmla="*/ 979881 w 2960370"/>
                              <a:gd name="T1" fmla="*/ 631837 h 1024890"/>
                              <a:gd name="T2" fmla="*/ 961440 w 2960370"/>
                              <a:gd name="T3" fmla="*/ 632714 h 1024890"/>
                              <a:gd name="T4" fmla="*/ 952931 w 2960370"/>
                              <a:gd name="T5" fmla="*/ 639038 h 1024890"/>
                              <a:gd name="T6" fmla="*/ 777074 w 2960370"/>
                              <a:gd name="T7" fmla="*/ 771550 h 1024890"/>
                              <a:gd name="T8" fmla="*/ 796188 w 2960370"/>
                              <a:gd name="T9" fmla="*/ 798817 h 1024890"/>
                              <a:gd name="T10" fmla="*/ 883158 w 2960370"/>
                              <a:gd name="T11" fmla="*/ 775017 h 1024890"/>
                              <a:gd name="T12" fmla="*/ 787146 w 2960370"/>
                              <a:gd name="T13" fmla="*/ 879436 h 1024890"/>
                              <a:gd name="T14" fmla="*/ 670064 w 2960370"/>
                              <a:gd name="T15" fmla="*/ 951738 h 1024890"/>
                              <a:gd name="T16" fmla="*/ 539534 w 2960370"/>
                              <a:gd name="T17" fmla="*/ 987183 h 1024890"/>
                              <a:gd name="T18" fmla="*/ 403148 w 2960370"/>
                              <a:gd name="T19" fmla="*/ 981113 h 1024890"/>
                              <a:gd name="T20" fmla="*/ 276440 w 2960370"/>
                              <a:gd name="T21" fmla="*/ 933018 h 1024890"/>
                              <a:gd name="T22" fmla="*/ 171716 w 2960370"/>
                              <a:gd name="T23" fmla="*/ 850099 h 1024890"/>
                              <a:gd name="T24" fmla="*/ 93522 w 2960370"/>
                              <a:gd name="T25" fmla="*/ 739482 h 1024890"/>
                              <a:gd name="T26" fmla="*/ 46443 w 2960370"/>
                              <a:gd name="T27" fmla="*/ 608279 h 1024890"/>
                              <a:gd name="T28" fmla="*/ 35039 w 2960370"/>
                              <a:gd name="T29" fmla="*/ 463638 h 1024890"/>
                              <a:gd name="T30" fmla="*/ 36652 w 2960370"/>
                              <a:gd name="T31" fmla="*/ 400824 h 1024890"/>
                              <a:gd name="T32" fmla="*/ 18389 w 2960370"/>
                              <a:gd name="T33" fmla="*/ 394436 h 1024890"/>
                              <a:gd name="T34" fmla="*/ 4241 w 2960370"/>
                              <a:gd name="T35" fmla="*/ 566712 h 1024890"/>
                              <a:gd name="T36" fmla="*/ 42989 w 2960370"/>
                              <a:gd name="T37" fmla="*/ 712851 h 1024890"/>
                              <a:gd name="T38" fmla="*/ 92824 w 2960370"/>
                              <a:gd name="T39" fmla="*/ 805688 h 1024890"/>
                              <a:gd name="T40" fmla="*/ 183324 w 2960370"/>
                              <a:gd name="T41" fmla="*/ 909167 h 1024890"/>
                              <a:gd name="T42" fmla="*/ 303822 w 2960370"/>
                              <a:gd name="T43" fmla="*/ 985583 h 1024890"/>
                              <a:gd name="T44" fmla="*/ 442048 w 2960370"/>
                              <a:gd name="T45" fmla="*/ 1022197 h 1024890"/>
                              <a:gd name="T46" fmla="*/ 578510 w 2960370"/>
                              <a:gd name="T47" fmla="*/ 1016241 h 1024890"/>
                              <a:gd name="T48" fmla="*/ 707580 w 2960370"/>
                              <a:gd name="T49" fmla="*/ 972375 h 1024890"/>
                              <a:gd name="T50" fmla="*/ 822540 w 2960370"/>
                              <a:gd name="T51" fmla="*/ 894727 h 1024890"/>
                              <a:gd name="T52" fmla="*/ 916660 w 2960370"/>
                              <a:gd name="T53" fmla="*/ 787425 h 1024890"/>
                              <a:gd name="T54" fmla="*/ 932992 w 2960370"/>
                              <a:gd name="T55" fmla="*/ 865708 h 1024890"/>
                              <a:gd name="T56" fmla="*/ 942009 w 2960370"/>
                              <a:gd name="T57" fmla="*/ 882611 h 1024890"/>
                              <a:gd name="T58" fmla="*/ 960729 w 2960370"/>
                              <a:gd name="T59" fmla="*/ 881011 h 1024890"/>
                              <a:gd name="T60" fmla="*/ 989279 w 2960370"/>
                              <a:gd name="T61" fmla="*/ 641756 h 1024890"/>
                              <a:gd name="T62" fmla="*/ 2950641 w 2960370"/>
                              <a:gd name="T63" fmla="*/ 156489 h 1024890"/>
                              <a:gd name="T64" fmla="*/ 2904845 w 2960370"/>
                              <a:gd name="T65" fmla="*/ 10604 h 1024890"/>
                              <a:gd name="T66" fmla="*/ 2875026 w 2960370"/>
                              <a:gd name="T67" fmla="*/ 5867 h 1024890"/>
                              <a:gd name="T68" fmla="*/ 2871863 w 2960370"/>
                              <a:gd name="T69" fmla="*/ 25641 h 1024890"/>
                              <a:gd name="T70" fmla="*/ 2915285 w 2960370"/>
                              <a:gd name="T71" fmla="*/ 164541 h 1024890"/>
                              <a:gd name="T72" fmla="*/ 2922613 w 2960370"/>
                              <a:gd name="T73" fmla="*/ 303733 h 1024890"/>
                              <a:gd name="T74" fmla="*/ 2895930 w 2960370"/>
                              <a:gd name="T75" fmla="*/ 436130 h 1024890"/>
                              <a:gd name="T76" fmla="*/ 2837307 w 2960370"/>
                              <a:gd name="T77" fmla="*/ 554647 h 1024890"/>
                              <a:gd name="T78" fmla="*/ 2748800 w 2960370"/>
                              <a:gd name="T79" fmla="*/ 652208 h 1024890"/>
                              <a:gd name="T80" fmla="*/ 2633243 w 2960370"/>
                              <a:gd name="T81" fmla="*/ 721360 h 1024890"/>
                              <a:gd name="T82" fmla="*/ 2503995 w 2960370"/>
                              <a:gd name="T83" fmla="*/ 753008 h 1024890"/>
                              <a:gd name="T84" fmla="*/ 2371166 w 2960370"/>
                              <a:gd name="T85" fmla="*/ 747039 h 1024890"/>
                              <a:gd name="T86" fmla="*/ 2242147 w 2960370"/>
                              <a:gd name="T87" fmla="*/ 705510 h 1024890"/>
                              <a:gd name="T88" fmla="*/ 2124418 w 2960370"/>
                              <a:gd name="T89" fmla="*/ 630440 h 1024890"/>
                              <a:gd name="T90" fmla="*/ 2226056 w 2960370"/>
                              <a:gd name="T91" fmla="*/ 634758 h 1024890"/>
                              <a:gd name="T92" fmla="*/ 2241283 w 2960370"/>
                              <a:gd name="T93" fmla="*/ 607402 h 1024890"/>
                              <a:gd name="T94" fmla="*/ 2021725 w 2960370"/>
                              <a:gd name="T95" fmla="*/ 520509 h 1024890"/>
                              <a:gd name="T96" fmla="*/ 2011273 w 2960370"/>
                              <a:gd name="T97" fmla="*/ 516648 h 1024890"/>
                              <a:gd name="T98" fmla="*/ 1992541 w 2960370"/>
                              <a:gd name="T99" fmla="*/ 521182 h 1024890"/>
                              <a:gd name="T100" fmla="*/ 2091258 w 2960370"/>
                              <a:gd name="T101" fmla="*/ 767003 h 1024890"/>
                              <a:gd name="T102" fmla="*/ 2108250 w 2960370"/>
                              <a:gd name="T103" fmla="*/ 756018 h 1024890"/>
                              <a:gd name="T104" fmla="*/ 2059660 w 2960370"/>
                              <a:gd name="T105" fmla="*/ 620331 h 1024890"/>
                              <a:gd name="T106" fmla="*/ 2171496 w 2960370"/>
                              <a:gd name="T107" fmla="*/ 708545 h 1024890"/>
                              <a:gd name="T108" fmla="*/ 2297277 w 2960370"/>
                              <a:gd name="T109" fmla="*/ 765898 h 1024890"/>
                              <a:gd name="T110" fmla="*/ 2430272 w 2960370"/>
                              <a:gd name="T111" fmla="*/ 790486 h 1024890"/>
                              <a:gd name="T112" fmla="*/ 2563838 w 2960370"/>
                              <a:gd name="T113" fmla="*/ 780478 h 1024890"/>
                              <a:gd name="T114" fmla="*/ 2691320 w 2960370"/>
                              <a:gd name="T115" fmla="*/ 734098 h 1024890"/>
                              <a:gd name="T116" fmla="*/ 2811767 w 2960370"/>
                              <a:gd name="T117" fmla="*/ 643369 h 1024890"/>
                              <a:gd name="T118" fmla="*/ 2895282 w 2960370"/>
                              <a:gd name="T119" fmla="*/ 528497 h 1024890"/>
                              <a:gd name="T120" fmla="*/ 2944723 w 2960370"/>
                              <a:gd name="T121" fmla="*/ 397243 h 1024890"/>
                              <a:gd name="T122" fmla="*/ 2960217 w 2960370"/>
                              <a:gd name="T123" fmla="*/ 254482 h 1024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2960370" h="1024890">
                                <a:moveTo>
                                  <a:pt x="989279" y="641756"/>
                                </a:moveTo>
                                <a:lnTo>
                                  <a:pt x="986180" y="635177"/>
                                </a:lnTo>
                                <a:lnTo>
                                  <a:pt x="979881" y="631837"/>
                                </a:lnTo>
                                <a:lnTo>
                                  <a:pt x="973924" y="628459"/>
                                </a:lnTo>
                                <a:lnTo>
                                  <a:pt x="966546" y="628916"/>
                                </a:lnTo>
                                <a:lnTo>
                                  <a:pt x="961440" y="632714"/>
                                </a:lnTo>
                                <a:lnTo>
                                  <a:pt x="959345" y="633260"/>
                                </a:lnTo>
                                <a:lnTo>
                                  <a:pt x="954011" y="637235"/>
                                </a:lnTo>
                                <a:lnTo>
                                  <a:pt x="952931" y="639038"/>
                                </a:lnTo>
                                <a:lnTo>
                                  <a:pt x="920635" y="663067"/>
                                </a:lnTo>
                                <a:lnTo>
                                  <a:pt x="781685" y="766432"/>
                                </a:lnTo>
                                <a:lnTo>
                                  <a:pt x="777074" y="771550"/>
                                </a:lnTo>
                                <a:lnTo>
                                  <a:pt x="774877" y="777824"/>
                                </a:lnTo>
                                <a:lnTo>
                                  <a:pt x="775182" y="784453"/>
                                </a:lnTo>
                                <a:lnTo>
                                  <a:pt x="796188" y="798817"/>
                                </a:lnTo>
                                <a:lnTo>
                                  <a:pt x="924953" y="703033"/>
                                </a:lnTo>
                                <a:lnTo>
                                  <a:pt x="909167" y="733869"/>
                                </a:lnTo>
                                <a:lnTo>
                                  <a:pt x="883158" y="775017"/>
                                </a:lnTo>
                                <a:lnTo>
                                  <a:pt x="853960" y="813104"/>
                                </a:lnTo>
                                <a:lnTo>
                                  <a:pt x="821867" y="847966"/>
                                </a:lnTo>
                                <a:lnTo>
                                  <a:pt x="787146" y="879436"/>
                                </a:lnTo>
                                <a:lnTo>
                                  <a:pt x="750087" y="907338"/>
                                </a:lnTo>
                                <a:lnTo>
                                  <a:pt x="710958" y="931494"/>
                                </a:lnTo>
                                <a:lnTo>
                                  <a:pt x="670064" y="951738"/>
                                </a:lnTo>
                                <a:lnTo>
                                  <a:pt x="627672" y="967879"/>
                                </a:lnTo>
                                <a:lnTo>
                                  <a:pt x="584073" y="979754"/>
                                </a:lnTo>
                                <a:lnTo>
                                  <a:pt x="539534" y="987183"/>
                                </a:lnTo>
                                <a:lnTo>
                                  <a:pt x="494347" y="990015"/>
                                </a:lnTo>
                                <a:lnTo>
                                  <a:pt x="448792" y="988034"/>
                                </a:lnTo>
                                <a:lnTo>
                                  <a:pt x="403148" y="981113"/>
                                </a:lnTo>
                                <a:lnTo>
                                  <a:pt x="358762" y="969391"/>
                                </a:lnTo>
                                <a:lnTo>
                                  <a:pt x="316458" y="953274"/>
                                </a:lnTo>
                                <a:lnTo>
                                  <a:pt x="276440" y="933018"/>
                                </a:lnTo>
                                <a:lnTo>
                                  <a:pt x="238861" y="908900"/>
                                </a:lnTo>
                                <a:lnTo>
                                  <a:pt x="203898" y="881164"/>
                                </a:lnTo>
                                <a:lnTo>
                                  <a:pt x="171716" y="850099"/>
                                </a:lnTo>
                                <a:lnTo>
                                  <a:pt x="142481" y="815949"/>
                                </a:lnTo>
                                <a:lnTo>
                                  <a:pt x="116357" y="778992"/>
                                </a:lnTo>
                                <a:lnTo>
                                  <a:pt x="93522" y="739482"/>
                                </a:lnTo>
                                <a:lnTo>
                                  <a:pt x="74155" y="697674"/>
                                </a:lnTo>
                                <a:lnTo>
                                  <a:pt x="58407" y="653859"/>
                                </a:lnTo>
                                <a:lnTo>
                                  <a:pt x="46443" y="608279"/>
                                </a:lnTo>
                                <a:lnTo>
                                  <a:pt x="38455" y="561213"/>
                                </a:lnTo>
                                <a:lnTo>
                                  <a:pt x="34594" y="512902"/>
                                </a:lnTo>
                                <a:lnTo>
                                  <a:pt x="35039" y="463638"/>
                                </a:lnTo>
                                <a:lnTo>
                                  <a:pt x="39954" y="413677"/>
                                </a:lnTo>
                                <a:lnTo>
                                  <a:pt x="39547" y="406793"/>
                                </a:lnTo>
                                <a:lnTo>
                                  <a:pt x="36652" y="400824"/>
                                </a:lnTo>
                                <a:lnTo>
                                  <a:pt x="31737" y="396379"/>
                                </a:lnTo>
                                <a:lnTo>
                                  <a:pt x="25273" y="394042"/>
                                </a:lnTo>
                                <a:lnTo>
                                  <a:pt x="18389" y="394436"/>
                                </a:lnTo>
                                <a:lnTo>
                                  <a:pt x="419" y="462241"/>
                                </a:lnTo>
                                <a:lnTo>
                                  <a:pt x="0" y="514997"/>
                                </a:lnTo>
                                <a:lnTo>
                                  <a:pt x="4241" y="566712"/>
                                </a:lnTo>
                                <a:lnTo>
                                  <a:pt x="12941" y="617118"/>
                                </a:lnTo>
                                <a:lnTo>
                                  <a:pt x="25920" y="665924"/>
                                </a:lnTo>
                                <a:lnTo>
                                  <a:pt x="42989" y="712851"/>
                                </a:lnTo>
                                <a:lnTo>
                                  <a:pt x="63969" y="757593"/>
                                </a:lnTo>
                                <a:lnTo>
                                  <a:pt x="88671" y="799884"/>
                                </a:lnTo>
                                <a:lnTo>
                                  <a:pt x="92824" y="805688"/>
                                </a:lnTo>
                                <a:lnTo>
                                  <a:pt x="116928" y="839431"/>
                                </a:lnTo>
                                <a:lnTo>
                                  <a:pt x="148539" y="875957"/>
                                </a:lnTo>
                                <a:lnTo>
                                  <a:pt x="183324" y="909167"/>
                                </a:lnTo>
                                <a:lnTo>
                                  <a:pt x="221107" y="938771"/>
                                </a:lnTo>
                                <a:lnTo>
                                  <a:pt x="261188" y="964209"/>
                                </a:lnTo>
                                <a:lnTo>
                                  <a:pt x="303822" y="985583"/>
                                </a:lnTo>
                                <a:lnTo>
                                  <a:pt x="348843" y="1002626"/>
                                </a:lnTo>
                                <a:lnTo>
                                  <a:pt x="396074" y="1015047"/>
                                </a:lnTo>
                                <a:lnTo>
                                  <a:pt x="442048" y="1022197"/>
                                </a:lnTo>
                                <a:lnTo>
                                  <a:pt x="487934" y="1024686"/>
                                </a:lnTo>
                                <a:lnTo>
                                  <a:pt x="533514" y="1022642"/>
                                </a:lnTo>
                                <a:lnTo>
                                  <a:pt x="578510" y="1016241"/>
                                </a:lnTo>
                                <a:lnTo>
                                  <a:pt x="622681" y="1005624"/>
                                </a:lnTo>
                                <a:lnTo>
                                  <a:pt x="665797" y="990955"/>
                                </a:lnTo>
                                <a:lnTo>
                                  <a:pt x="707580" y="972375"/>
                                </a:lnTo>
                                <a:lnTo>
                                  <a:pt x="747801" y="950048"/>
                                </a:lnTo>
                                <a:lnTo>
                                  <a:pt x="786206" y="924115"/>
                                </a:lnTo>
                                <a:lnTo>
                                  <a:pt x="822540" y="894727"/>
                                </a:lnTo>
                                <a:lnTo>
                                  <a:pt x="856564" y="862050"/>
                                </a:lnTo>
                                <a:lnTo>
                                  <a:pt x="888022" y="826236"/>
                                </a:lnTo>
                                <a:lnTo>
                                  <a:pt x="916660" y="787425"/>
                                </a:lnTo>
                                <a:lnTo>
                                  <a:pt x="942251" y="745782"/>
                                </a:lnTo>
                                <a:lnTo>
                                  <a:pt x="945007" y="740270"/>
                                </a:lnTo>
                                <a:lnTo>
                                  <a:pt x="932992" y="865708"/>
                                </a:lnTo>
                                <a:lnTo>
                                  <a:pt x="933704" y="872540"/>
                                </a:lnTo>
                                <a:lnTo>
                                  <a:pt x="936879" y="878382"/>
                                </a:lnTo>
                                <a:lnTo>
                                  <a:pt x="942009" y="882611"/>
                                </a:lnTo>
                                <a:lnTo>
                                  <a:pt x="948588" y="884593"/>
                                </a:lnTo>
                                <a:lnTo>
                                  <a:pt x="955421" y="883881"/>
                                </a:lnTo>
                                <a:lnTo>
                                  <a:pt x="960729" y="881011"/>
                                </a:lnTo>
                                <a:lnTo>
                                  <a:pt x="966190" y="873277"/>
                                </a:lnTo>
                                <a:lnTo>
                                  <a:pt x="967486" y="869022"/>
                                </a:lnTo>
                                <a:lnTo>
                                  <a:pt x="989279" y="641756"/>
                                </a:lnTo>
                                <a:close/>
                              </a:path>
                              <a:path w="2960370" h="1024890">
                                <a:moveTo>
                                  <a:pt x="2960217" y="254482"/>
                                </a:moveTo>
                                <a:lnTo>
                                  <a:pt x="2957474" y="205587"/>
                                </a:lnTo>
                                <a:lnTo>
                                  <a:pt x="2950641" y="156489"/>
                                </a:lnTo>
                                <a:lnTo>
                                  <a:pt x="2939656" y="107442"/>
                                </a:lnTo>
                                <a:lnTo>
                                  <a:pt x="2924416" y="58724"/>
                                </a:lnTo>
                                <a:lnTo>
                                  <a:pt x="2904845" y="10604"/>
                                </a:lnTo>
                                <a:lnTo>
                                  <a:pt x="2887853" y="0"/>
                                </a:lnTo>
                                <a:lnTo>
                                  <a:pt x="2880830" y="1625"/>
                                </a:lnTo>
                                <a:lnTo>
                                  <a:pt x="2875026" y="5867"/>
                                </a:lnTo>
                                <a:lnTo>
                                  <a:pt x="2871406" y="11785"/>
                                </a:lnTo>
                                <a:lnTo>
                                  <a:pt x="2870250" y="18630"/>
                                </a:lnTo>
                                <a:lnTo>
                                  <a:pt x="2871863" y="25641"/>
                                </a:lnTo>
                                <a:lnTo>
                                  <a:pt x="2890469" y="71475"/>
                                </a:lnTo>
                                <a:lnTo>
                                  <a:pt x="2904921" y="117856"/>
                                </a:lnTo>
                                <a:lnTo>
                                  <a:pt x="2915285" y="164541"/>
                                </a:lnTo>
                                <a:lnTo>
                                  <a:pt x="2921635" y="211251"/>
                                </a:lnTo>
                                <a:lnTo>
                                  <a:pt x="2924048" y="257733"/>
                                </a:lnTo>
                                <a:lnTo>
                                  <a:pt x="2922613" y="303733"/>
                                </a:lnTo>
                                <a:lnTo>
                                  <a:pt x="2917393" y="348970"/>
                                </a:lnTo>
                                <a:lnTo>
                                  <a:pt x="2908477" y="393192"/>
                                </a:lnTo>
                                <a:lnTo>
                                  <a:pt x="2895930" y="436130"/>
                                </a:lnTo>
                                <a:lnTo>
                                  <a:pt x="2879839" y="477532"/>
                                </a:lnTo>
                                <a:lnTo>
                                  <a:pt x="2860268" y="517118"/>
                                </a:lnTo>
                                <a:lnTo>
                                  <a:pt x="2837307" y="554647"/>
                                </a:lnTo>
                                <a:lnTo>
                                  <a:pt x="2811018" y="589851"/>
                                </a:lnTo>
                                <a:lnTo>
                                  <a:pt x="2781490" y="622452"/>
                                </a:lnTo>
                                <a:lnTo>
                                  <a:pt x="2748800" y="652208"/>
                                </a:lnTo>
                                <a:lnTo>
                                  <a:pt x="2713024" y="678840"/>
                                </a:lnTo>
                                <a:lnTo>
                                  <a:pt x="2674226" y="702106"/>
                                </a:lnTo>
                                <a:lnTo>
                                  <a:pt x="2633243" y="721360"/>
                                </a:lnTo>
                                <a:lnTo>
                                  <a:pt x="2591016" y="736219"/>
                                </a:lnTo>
                                <a:lnTo>
                                  <a:pt x="2547848" y="746734"/>
                                </a:lnTo>
                                <a:lnTo>
                                  <a:pt x="2503995" y="753008"/>
                                </a:lnTo>
                                <a:lnTo>
                                  <a:pt x="2459748" y="755103"/>
                                </a:lnTo>
                                <a:lnTo>
                                  <a:pt x="2415387" y="753084"/>
                                </a:lnTo>
                                <a:lnTo>
                                  <a:pt x="2371166" y="747039"/>
                                </a:lnTo>
                                <a:lnTo>
                                  <a:pt x="2327364" y="737044"/>
                                </a:lnTo>
                                <a:lnTo>
                                  <a:pt x="2284272" y="723176"/>
                                </a:lnTo>
                                <a:lnTo>
                                  <a:pt x="2242147" y="705510"/>
                                </a:lnTo>
                                <a:lnTo>
                                  <a:pt x="2201291" y="684110"/>
                                </a:lnTo>
                                <a:lnTo>
                                  <a:pt x="2161946" y="659066"/>
                                </a:lnTo>
                                <a:lnTo>
                                  <a:pt x="2124418" y="630440"/>
                                </a:lnTo>
                                <a:lnTo>
                                  <a:pt x="2088959" y="598322"/>
                                </a:lnTo>
                                <a:lnTo>
                                  <a:pt x="2068614" y="576491"/>
                                </a:lnTo>
                                <a:lnTo>
                                  <a:pt x="2226056" y="634758"/>
                                </a:lnTo>
                                <a:lnTo>
                                  <a:pt x="2234260" y="632206"/>
                                </a:lnTo>
                                <a:lnTo>
                                  <a:pt x="2242934" y="614159"/>
                                </a:lnTo>
                                <a:lnTo>
                                  <a:pt x="2241283" y="607402"/>
                                </a:lnTo>
                                <a:lnTo>
                                  <a:pt x="2237232" y="601764"/>
                                </a:lnTo>
                                <a:lnTo>
                                  <a:pt x="2231098" y="597979"/>
                                </a:lnTo>
                                <a:lnTo>
                                  <a:pt x="2021725" y="520509"/>
                                </a:lnTo>
                                <a:lnTo>
                                  <a:pt x="2020100" y="518985"/>
                                </a:lnTo>
                                <a:lnTo>
                                  <a:pt x="2013585" y="516572"/>
                                </a:lnTo>
                                <a:lnTo>
                                  <a:pt x="2011273" y="516648"/>
                                </a:lnTo>
                                <a:lnTo>
                                  <a:pt x="2005063" y="514337"/>
                                </a:lnTo>
                                <a:lnTo>
                                  <a:pt x="1997532" y="516039"/>
                                </a:lnTo>
                                <a:lnTo>
                                  <a:pt x="1992541" y="521182"/>
                                </a:lnTo>
                                <a:lnTo>
                                  <a:pt x="1987194" y="526389"/>
                                </a:lnTo>
                                <a:lnTo>
                                  <a:pt x="2074773" y="755624"/>
                                </a:lnTo>
                                <a:lnTo>
                                  <a:pt x="2091258" y="767003"/>
                                </a:lnTo>
                                <a:lnTo>
                                  <a:pt x="2098332" y="765695"/>
                                </a:lnTo>
                                <a:lnTo>
                                  <a:pt x="2104339" y="761758"/>
                                </a:lnTo>
                                <a:lnTo>
                                  <a:pt x="2108250" y="756018"/>
                                </a:lnTo>
                                <a:lnTo>
                                  <a:pt x="2109711" y="749211"/>
                                </a:lnTo>
                                <a:lnTo>
                                  <a:pt x="2108416" y="742149"/>
                                </a:lnTo>
                                <a:lnTo>
                                  <a:pt x="2059660" y="620331"/>
                                </a:lnTo>
                                <a:lnTo>
                                  <a:pt x="2094915" y="652983"/>
                                </a:lnTo>
                                <a:lnTo>
                                  <a:pt x="2132304" y="682447"/>
                                </a:lnTo>
                                <a:lnTo>
                                  <a:pt x="2171496" y="708545"/>
                                </a:lnTo>
                                <a:lnTo>
                                  <a:pt x="2212213" y="731189"/>
                                </a:lnTo>
                                <a:lnTo>
                                  <a:pt x="2254224" y="750328"/>
                                </a:lnTo>
                                <a:lnTo>
                                  <a:pt x="2297277" y="765898"/>
                                </a:lnTo>
                                <a:lnTo>
                                  <a:pt x="2341143" y="777824"/>
                                </a:lnTo>
                                <a:lnTo>
                                  <a:pt x="2385555" y="786041"/>
                                </a:lnTo>
                                <a:lnTo>
                                  <a:pt x="2430272" y="790486"/>
                                </a:lnTo>
                                <a:lnTo>
                                  <a:pt x="2475065" y="791083"/>
                                </a:lnTo>
                                <a:lnTo>
                                  <a:pt x="2519667" y="787768"/>
                                </a:lnTo>
                                <a:lnTo>
                                  <a:pt x="2563838" y="780478"/>
                                </a:lnTo>
                                <a:lnTo>
                                  <a:pt x="2607335" y="769150"/>
                                </a:lnTo>
                                <a:lnTo>
                                  <a:pt x="2649905" y="753706"/>
                                </a:lnTo>
                                <a:lnTo>
                                  <a:pt x="2691320" y="734098"/>
                                </a:lnTo>
                                <a:lnTo>
                                  <a:pt x="2735084" y="707720"/>
                                </a:lnTo>
                                <a:lnTo>
                                  <a:pt x="2775254" y="677367"/>
                                </a:lnTo>
                                <a:lnTo>
                                  <a:pt x="2811767" y="643369"/>
                                </a:lnTo>
                                <a:lnTo>
                                  <a:pt x="2844508" y="606044"/>
                                </a:lnTo>
                                <a:lnTo>
                                  <a:pt x="2871622" y="568452"/>
                                </a:lnTo>
                                <a:lnTo>
                                  <a:pt x="2895282" y="528497"/>
                                </a:lnTo>
                                <a:lnTo>
                                  <a:pt x="2915399" y="486473"/>
                                </a:lnTo>
                                <a:lnTo>
                                  <a:pt x="2931909" y="442633"/>
                                </a:lnTo>
                                <a:lnTo>
                                  <a:pt x="2944723" y="397243"/>
                                </a:lnTo>
                                <a:lnTo>
                                  <a:pt x="2953766" y="350583"/>
                                </a:lnTo>
                                <a:lnTo>
                                  <a:pt x="2958960" y="302907"/>
                                </a:lnTo>
                                <a:lnTo>
                                  <a:pt x="2960217" y="254482"/>
                                </a:lnTo>
                                <a:close/>
                              </a:path>
                            </a:pathLst>
                          </a:custGeom>
                          <a:solidFill>
                            <a:srgbClr val="0097B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1455796" id="Agrupar 24" o:spid="_x0000_s1026" style="width:355.5pt;height:183pt;mso-position-horizontal-relative:char;mso-position-vertical-relative:line" coordsize="48958,27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21" o:spid="_x0000_s1027" type="#_x0000_t75" style="position:absolute;width:48958;height:27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">
                  <v:imagedata r:id="rId38" o:title=""/>
                </v:shape>
                <v:shape id="Graphic 122" o:spid="_x0000_s1028" style="position:absolute;left:8789;top:13219;width:29604;height:10249;visibility:visible;mso-wrap-style:square;v-text-anchor:top" coordsize="2960370,1024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" path="m989279,641756r-3099,-6579l979881,631837r-5957,-3378l966546,628916r-5106,3798l959345,633260r-5334,3975l952931,639038r-32296,24029l781685,766432r-4611,5118l774877,777824r305,6629l796188,798817,924953,703033r-15786,30836l883158,775017r-29198,38087l821867,847966r-34721,31470l750087,907338r-39129,24156l670064,951738r-42392,16141l584073,979754r-44539,7429l494347,990015r-45555,-1981l403148,981113,358762,969391,316458,953274,276440,933018,238861,908900,203898,881164,171716,850099,142481,815949,116357,778992,93522,739482,74155,697674,58407,653859,46443,608279,38455,561213,34594,512902r445,-49264l39954,413677r-407,-6884l36652,400824r-4915,-4445l25273,394042r-6884,394l419,462241,,514997r4241,51715l12941,617118r12979,48806l42989,712851r20980,44742l88671,799884r4153,5804l116928,839431r31611,36526l183324,909167r37783,29604l261188,964209r42634,21374l348843,1002626r47231,12421l442048,1022197r45886,2489l533514,1022642r44996,-6401l622681,1005624r43116,-14669l707580,972375r40221,-22327l786206,924115r36334,-29388l856564,862050r31458,-35814l916660,787425r25591,-41643l945007,740270,932992,865708r712,6832l936879,878382r5130,4229l948588,884593r6833,-712l960729,881011r5461,-7734l967486,869022,989279,641756xem2960217,254482r-2743,-48895l2950641,156489r-10985,-49047l2924416,58724,2904845,10604,2887853,r-7023,1625l2875026,5867r-3620,5918l2870250,18630r1613,7011l2890469,71475r14452,46381l2915285,164541r6350,46710l2924048,257733r-1435,46000l2917393,348970r-8916,44222l2895930,436130r-16091,41402l2860268,517118r-22961,37529l2811018,589851r-29528,32601l2748800,652208r-35776,26632l2674226,702106r-40983,19254l2591016,736219r-43168,10515l2503995,753008r-44247,2095l2415387,753084r-44221,-6045l2327364,737044r-43092,-13868l2242147,705510r-40856,-21400l2161946,659066r-37528,-28626l2088959,598322r-20345,-21831l2226056,634758r8204,-2552l2242934,614159r-1651,-6757l2237232,601764r-6134,-3785l2021725,520509r-1625,-1524l2013585,516572r-2312,76l2005063,514337r-7531,1702l1992541,521182r-5347,5207l2074773,755624r16485,11379l2098332,765695r6007,-3937l2108250,756018r1461,-6807l2108416,742149,2059660,620331r35255,32652l2132304,682447r39192,26098l2212213,731189r42011,19139l2297277,765898r43866,11926l2385555,786041r44717,4445l2475065,791083r44602,-3315l2563838,780478r43497,-11328l2649905,753706r41415,-19608l2735084,707720r40170,-30353l2811767,643369r32741,-37325l2871622,568452r23660,-39955l2915399,486473r16510,-43840l2944723,397243r9043,-46660l2958960,302907r1257,-48425xe" fillcolor="#0097b1" stroked="f">
                  <v:path arrowok="t" o:connecttype="custom" o:connectlocs="9799,6318;9614,6327;9529,6390;7771,7716;7962,7988;8832,7750;7872,8794;6701,9517;5395,9872;4032,9811;2764,9330;1717,8501;935,7395;464,6083;350,4636;367,4008;184,3944;42,5667;430,7129;928,8057;1833,9092;3038,9856;4421,10222;5785,10163;7076,9724;8225,8947;9167,7874;9330,8657;9420,8826;9607,8810;9893,6418;29507,1565;29049,106;28751,59;28719,256;29153,1645;29226,3037;28960,4361;28373,5547;27488,6522;26333,7214;25040,7530;23712,7470;22422,7055;21244,6304;22261,6348;22413,6074;20217,5205;20113,5167;19926,5212;20913,7670;21083,7560;20597,6203;21715,7086;22973,7659;24303,7905;25639,7805;26913,7341;28118,6434;28953,5285;29448,3972;29602,2545" o:connectangles="0,0,0,0,0,0,0,0,0,0,0,0,0,0,0,0,0,0,0,0,0,0,0,0,0,0,0,0,0,0,0,0,0,0,0,0,0,0,0,0,0,0,0,0,0,0,0,0,0,0,0,0,0,0,0,0,0,0,0,0,0,0"/>
                </v:shape>
                <w10:anchorlock/>
              </v:group>
            </w:pict>
          </mc:Fallback>
        </mc:AlternateContent>
      </w:r>
    </w:p>
    <w:p w14:paraId="17CBAC5A" w14:textId="4C344D9A" w:rsidR="009F3C82" w:rsidRPr="009F3C82" w:rsidRDefault="009F3C82" w:rsidP="009F3C82">
      <w:pPr>
        <w:tabs>
          <w:tab w:val="left" w:pos="993"/>
        </w:tabs>
        <w:spacing w:after="0" w:line="240" w:lineRule="auto"/>
        <w:ind w:firstLine="0"/>
        <w:rPr>
          <w:b/>
          <w:bCs/>
          <w:color w:val="auto"/>
          <w:sz w:val="24"/>
          <w:szCs w:val="24"/>
        </w:rPr>
      </w:pPr>
      <w:r w:rsidRPr="009F3C82">
        <w:rPr>
          <w:noProof/>
          <w:color w:val="auto"/>
          <w:sz w:val="24"/>
          <w:szCs w:val="24"/>
        </w:rPr>
        <w:lastRenderedPageBreak/>
        <w:drawing>
          <wp:inline distT="0" distB="0" distL="0" distR="0" wp14:anchorId="2B596777" wp14:editId="3C48B429">
            <wp:extent cx="6120130" cy="5758180"/>
            <wp:effectExtent l="0" t="0" r="0" b="0"/>
            <wp:docPr id="1728072045" name="Imagem 14"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Uma imagem contendo Interface gráfica do usuário&#10;&#10;Descrição gerada automaticamen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130" cy="5758180"/>
                    </a:xfrm>
                    <a:prstGeom prst="rect">
                      <a:avLst/>
                    </a:prstGeom>
                    <a:noFill/>
                    <a:ln>
                      <a:noFill/>
                    </a:ln>
                  </pic:spPr>
                </pic:pic>
              </a:graphicData>
            </a:graphic>
          </wp:inline>
        </w:drawing>
      </w:r>
    </w:p>
    <w:p w14:paraId="7B9FAE0A" w14:textId="77777777" w:rsidR="009F3C82" w:rsidRPr="009F3C82" w:rsidRDefault="009F3C82" w:rsidP="009F3C82">
      <w:pPr>
        <w:tabs>
          <w:tab w:val="left" w:pos="993"/>
        </w:tabs>
        <w:spacing w:after="0" w:line="240" w:lineRule="auto"/>
        <w:ind w:firstLine="0"/>
        <w:rPr>
          <w:b/>
          <w:bCs/>
          <w:color w:val="auto"/>
          <w:sz w:val="24"/>
          <w:szCs w:val="24"/>
        </w:rPr>
      </w:pPr>
    </w:p>
    <w:p w14:paraId="37E4C26D" w14:textId="12284837" w:rsidR="009F3C82" w:rsidRPr="009F3C82" w:rsidRDefault="009F3C82" w:rsidP="009F3C82">
      <w:pPr>
        <w:tabs>
          <w:tab w:val="left" w:pos="993"/>
        </w:tabs>
        <w:spacing w:after="0" w:line="240" w:lineRule="auto"/>
        <w:ind w:firstLine="0"/>
        <w:rPr>
          <w:b/>
          <w:bCs/>
          <w:color w:val="auto"/>
          <w:sz w:val="24"/>
          <w:szCs w:val="24"/>
        </w:rPr>
      </w:pPr>
    </w:p>
    <w:p w14:paraId="5E038EC3" w14:textId="6D60F1BF" w:rsidR="009F3C82" w:rsidRPr="009F3C82" w:rsidRDefault="009F3C82" w:rsidP="009F3C82">
      <w:pPr>
        <w:tabs>
          <w:tab w:val="left" w:pos="993"/>
        </w:tabs>
        <w:spacing w:after="0" w:line="240" w:lineRule="auto"/>
        <w:ind w:firstLine="0"/>
        <w:rPr>
          <w:b/>
          <w:bCs/>
          <w:color w:val="auto"/>
          <w:sz w:val="24"/>
          <w:szCs w:val="24"/>
        </w:rPr>
      </w:pPr>
      <w:r w:rsidRPr="009F3C82">
        <w:rPr>
          <w:noProof/>
          <w:color w:val="auto"/>
          <w:sz w:val="24"/>
          <w:szCs w:val="24"/>
        </w:rPr>
        <mc:AlternateContent>
          <mc:Choice Requires="wpg">
            <w:drawing>
              <wp:anchor distT="0" distB="0" distL="0" distR="0" simplePos="0" relativeHeight="251667456" behindDoc="1" locked="0" layoutInCell="1" allowOverlap="1" wp14:anchorId="2D3B770F" wp14:editId="7782BB86">
                <wp:simplePos x="0" y="0"/>
                <wp:positionH relativeFrom="margin">
                  <wp:posOffset>348615</wp:posOffset>
                </wp:positionH>
                <wp:positionV relativeFrom="paragraph">
                  <wp:posOffset>448945</wp:posOffset>
                </wp:positionV>
                <wp:extent cx="3187700" cy="2076450"/>
                <wp:effectExtent l="0" t="0" r="0" b="0"/>
                <wp:wrapTopAndBottom/>
                <wp:docPr id="771543814" name="Agrupar 23"/>
                <wp:cNvGraphicFramePr/>
                <a:graphic xmlns:a="http://schemas.openxmlformats.org/drawingml/2006/main">
                  <a:graphicData uri="http://schemas.microsoft.com/office/word/2010/wordprocessingGroup">
                    <wpg:wgp>
                      <wpg:cNvGrpSpPr/>
                      <wpg:grpSpPr>
                        <a:xfrm>
                          <a:off x="0" y="0"/>
                          <a:ext cx="3187700" cy="2076450"/>
                          <a:chOff x="-11" y="0"/>
                          <a:chExt cx="3631606" cy="2509146"/>
                        </a:xfrm>
                      </wpg:grpSpPr>
                      <pic:pic xmlns:pic="http://schemas.openxmlformats.org/drawingml/2006/picture">
                        <pic:nvPicPr>
                          <pic:cNvPr id="1548859278" name="Image 124"/>
                          <pic:cNvPicPr/>
                        </pic:nvPicPr>
                        <pic:blipFill>
                          <a:blip r:embed="rId40" cstate="print"/>
                          <a:stretch>
                            <a:fillRect/>
                          </a:stretch>
                        </pic:blipFill>
                        <pic:spPr>
                          <a:xfrm>
                            <a:off x="12096" y="185047"/>
                            <a:ext cx="3619499" cy="2324099"/>
                          </a:xfrm>
                          <a:prstGeom prst="rect">
                            <a:avLst/>
                          </a:prstGeom>
                        </pic:spPr>
                      </pic:pic>
                      <wps:wsp>
                        <wps:cNvPr id="380554243" name="Graphic 125"/>
                        <wps:cNvSpPr/>
                        <wps:spPr>
                          <a:xfrm>
                            <a:off x="-11" y="0"/>
                            <a:ext cx="2891155" cy="1524000"/>
                          </a:xfrm>
                          <a:custGeom>
                            <a:avLst/>
                            <a:gdLst/>
                            <a:ahLst/>
                            <a:cxnLst/>
                            <a:rect l="l" t="t" r="r" b="b"/>
                            <a:pathLst>
                              <a:path w="2891155" h="1524000">
                                <a:moveTo>
                                  <a:pt x="914654" y="440944"/>
                                </a:moveTo>
                                <a:lnTo>
                                  <a:pt x="911237" y="432663"/>
                                </a:lnTo>
                                <a:lnTo>
                                  <a:pt x="686473" y="264083"/>
                                </a:lnTo>
                                <a:lnTo>
                                  <a:pt x="678840" y="260438"/>
                                </a:lnTo>
                                <a:lnTo>
                                  <a:pt x="670674" y="260032"/>
                                </a:lnTo>
                                <a:lnTo>
                                  <a:pt x="662952" y="262724"/>
                                </a:lnTo>
                                <a:lnTo>
                                  <a:pt x="656640" y="268363"/>
                                </a:lnTo>
                                <a:lnTo>
                                  <a:pt x="652995" y="275996"/>
                                </a:lnTo>
                                <a:lnTo>
                                  <a:pt x="652589" y="284162"/>
                                </a:lnTo>
                                <a:lnTo>
                                  <a:pt x="655269" y="291884"/>
                                </a:lnTo>
                                <a:lnTo>
                                  <a:pt x="660895" y="298208"/>
                                </a:lnTo>
                                <a:lnTo>
                                  <a:pt x="785114" y="391401"/>
                                </a:lnTo>
                                <a:lnTo>
                                  <a:pt x="754011" y="384073"/>
                                </a:lnTo>
                                <a:lnTo>
                                  <a:pt x="706729" y="376313"/>
                                </a:lnTo>
                                <a:lnTo>
                                  <a:pt x="659511" y="371817"/>
                                </a:lnTo>
                                <a:lnTo>
                                  <a:pt x="612546" y="370547"/>
                                </a:lnTo>
                                <a:lnTo>
                                  <a:pt x="566000" y="372452"/>
                                </a:lnTo>
                                <a:lnTo>
                                  <a:pt x="520052" y="377482"/>
                                </a:lnTo>
                                <a:lnTo>
                                  <a:pt x="474878" y="385584"/>
                                </a:lnTo>
                                <a:lnTo>
                                  <a:pt x="430669" y="396697"/>
                                </a:lnTo>
                                <a:lnTo>
                                  <a:pt x="387578" y="410781"/>
                                </a:lnTo>
                                <a:lnTo>
                                  <a:pt x="345808" y="427786"/>
                                </a:lnTo>
                                <a:lnTo>
                                  <a:pt x="305523" y="447649"/>
                                </a:lnTo>
                                <a:lnTo>
                                  <a:pt x="266890" y="470331"/>
                                </a:lnTo>
                                <a:lnTo>
                                  <a:pt x="230111" y="495782"/>
                                </a:lnTo>
                                <a:lnTo>
                                  <a:pt x="195338" y="523938"/>
                                </a:lnTo>
                                <a:lnTo>
                                  <a:pt x="162763" y="554761"/>
                                </a:lnTo>
                                <a:lnTo>
                                  <a:pt x="132549" y="588187"/>
                                </a:lnTo>
                                <a:lnTo>
                                  <a:pt x="104889" y="624179"/>
                                </a:lnTo>
                                <a:lnTo>
                                  <a:pt x="79946" y="662686"/>
                                </a:lnTo>
                                <a:lnTo>
                                  <a:pt x="57175" y="705129"/>
                                </a:lnTo>
                                <a:lnTo>
                                  <a:pt x="38277" y="748792"/>
                                </a:lnTo>
                                <a:lnTo>
                                  <a:pt x="23202" y="793457"/>
                                </a:lnTo>
                                <a:lnTo>
                                  <a:pt x="11874" y="838949"/>
                                </a:lnTo>
                                <a:lnTo>
                                  <a:pt x="4267" y="885050"/>
                                </a:lnTo>
                                <a:lnTo>
                                  <a:pt x="292" y="932141"/>
                                </a:lnTo>
                                <a:lnTo>
                                  <a:pt x="0" y="979449"/>
                                </a:lnTo>
                                <a:lnTo>
                                  <a:pt x="3365" y="1026769"/>
                                </a:lnTo>
                                <a:lnTo>
                                  <a:pt x="10312" y="1073899"/>
                                </a:lnTo>
                                <a:lnTo>
                                  <a:pt x="20777" y="1120635"/>
                                </a:lnTo>
                                <a:lnTo>
                                  <a:pt x="34734" y="1166749"/>
                                </a:lnTo>
                                <a:lnTo>
                                  <a:pt x="52108" y="1212062"/>
                                </a:lnTo>
                                <a:lnTo>
                                  <a:pt x="72847" y="1256347"/>
                                </a:lnTo>
                                <a:lnTo>
                                  <a:pt x="96901" y="1299400"/>
                                </a:lnTo>
                                <a:lnTo>
                                  <a:pt x="124206" y="1341018"/>
                                </a:lnTo>
                                <a:lnTo>
                                  <a:pt x="154724" y="1381010"/>
                                </a:lnTo>
                                <a:lnTo>
                                  <a:pt x="188379" y="1419148"/>
                                </a:lnTo>
                                <a:lnTo>
                                  <a:pt x="225120" y="1455229"/>
                                </a:lnTo>
                                <a:lnTo>
                                  <a:pt x="264909" y="1489049"/>
                                </a:lnTo>
                                <a:lnTo>
                                  <a:pt x="307682" y="1520405"/>
                                </a:lnTo>
                                <a:lnTo>
                                  <a:pt x="323659" y="1523720"/>
                                </a:lnTo>
                                <a:lnTo>
                                  <a:pt x="331254" y="1520672"/>
                                </a:lnTo>
                                <a:lnTo>
                                  <a:pt x="291680" y="1455851"/>
                                </a:lnTo>
                                <a:lnTo>
                                  <a:pt x="254482" y="1424292"/>
                                </a:lnTo>
                                <a:lnTo>
                                  <a:pt x="220116" y="1390650"/>
                                </a:lnTo>
                                <a:lnTo>
                                  <a:pt x="188607" y="1355115"/>
                                </a:lnTo>
                                <a:lnTo>
                                  <a:pt x="160032" y="1317879"/>
                                </a:lnTo>
                                <a:lnTo>
                                  <a:pt x="134429" y="1279131"/>
                                </a:lnTo>
                                <a:lnTo>
                                  <a:pt x="111836" y="1239050"/>
                                </a:lnTo>
                                <a:lnTo>
                                  <a:pt x="92329" y="1197838"/>
                                </a:lnTo>
                                <a:lnTo>
                                  <a:pt x="75946" y="1155687"/>
                                </a:lnTo>
                                <a:lnTo>
                                  <a:pt x="62738" y="1112774"/>
                                </a:lnTo>
                                <a:lnTo>
                                  <a:pt x="52755" y="1069314"/>
                                </a:lnTo>
                                <a:lnTo>
                                  <a:pt x="46062" y="1025474"/>
                                </a:lnTo>
                                <a:lnTo>
                                  <a:pt x="42697" y="981468"/>
                                </a:lnTo>
                                <a:lnTo>
                                  <a:pt x="42710" y="937463"/>
                                </a:lnTo>
                                <a:lnTo>
                                  <a:pt x="46151" y="893660"/>
                                </a:lnTo>
                                <a:lnTo>
                                  <a:pt x="53086" y="850252"/>
                                </a:lnTo>
                                <a:lnTo>
                                  <a:pt x="63550" y="807440"/>
                                </a:lnTo>
                                <a:lnTo>
                                  <a:pt x="77609" y="765390"/>
                                </a:lnTo>
                                <a:lnTo>
                                  <a:pt x="95300" y="724306"/>
                                </a:lnTo>
                                <a:lnTo>
                                  <a:pt x="116687" y="684390"/>
                                </a:lnTo>
                                <a:lnTo>
                                  <a:pt x="142646" y="644715"/>
                                </a:lnTo>
                                <a:lnTo>
                                  <a:pt x="171729" y="607949"/>
                                </a:lnTo>
                                <a:lnTo>
                                  <a:pt x="203720" y="574154"/>
                                </a:lnTo>
                                <a:lnTo>
                                  <a:pt x="238391" y="543369"/>
                                </a:lnTo>
                                <a:lnTo>
                                  <a:pt x="275513" y="515696"/>
                                </a:lnTo>
                                <a:lnTo>
                                  <a:pt x="314858" y="491159"/>
                                </a:lnTo>
                                <a:lnTo>
                                  <a:pt x="356196" y="469861"/>
                                </a:lnTo>
                                <a:lnTo>
                                  <a:pt x="399300" y="451853"/>
                                </a:lnTo>
                                <a:lnTo>
                                  <a:pt x="443953" y="437184"/>
                                </a:lnTo>
                                <a:lnTo>
                                  <a:pt x="489915" y="425945"/>
                                </a:lnTo>
                                <a:lnTo>
                                  <a:pt x="536981" y="418185"/>
                                </a:lnTo>
                                <a:lnTo>
                                  <a:pt x="584898" y="413969"/>
                                </a:lnTo>
                                <a:lnTo>
                                  <a:pt x="633450" y="413359"/>
                                </a:lnTo>
                                <a:lnTo>
                                  <a:pt x="682409" y="416433"/>
                                </a:lnTo>
                                <a:lnTo>
                                  <a:pt x="731558" y="423252"/>
                                </a:lnTo>
                                <a:lnTo>
                                  <a:pt x="780656" y="433870"/>
                                </a:lnTo>
                                <a:lnTo>
                                  <a:pt x="802386" y="440334"/>
                                </a:lnTo>
                                <a:lnTo>
                                  <a:pt x="608304" y="478053"/>
                                </a:lnTo>
                                <a:lnTo>
                                  <a:pt x="601624" y="485635"/>
                                </a:lnTo>
                                <a:lnTo>
                                  <a:pt x="600519" y="494550"/>
                                </a:lnTo>
                                <a:lnTo>
                                  <a:pt x="600240" y="496722"/>
                                </a:lnTo>
                                <a:lnTo>
                                  <a:pt x="600290" y="498983"/>
                                </a:lnTo>
                                <a:lnTo>
                                  <a:pt x="625729" y="518109"/>
                                </a:lnTo>
                                <a:lnTo>
                                  <a:pt x="883539" y="467982"/>
                                </a:lnTo>
                                <a:lnTo>
                                  <a:pt x="886104" y="468503"/>
                                </a:lnTo>
                                <a:lnTo>
                                  <a:pt x="894130" y="466940"/>
                                </a:lnTo>
                                <a:lnTo>
                                  <a:pt x="896391" y="465480"/>
                                </a:lnTo>
                                <a:lnTo>
                                  <a:pt x="904062" y="463981"/>
                                </a:lnTo>
                                <a:lnTo>
                                  <a:pt x="910590" y="457657"/>
                                </a:lnTo>
                                <a:lnTo>
                                  <a:pt x="912456" y="449440"/>
                                </a:lnTo>
                                <a:lnTo>
                                  <a:pt x="914654" y="440944"/>
                                </a:lnTo>
                                <a:close/>
                              </a:path>
                              <a:path w="2891155" h="1524000">
                                <a:moveTo>
                                  <a:pt x="2890723" y="609434"/>
                                </a:moveTo>
                                <a:lnTo>
                                  <a:pt x="2888627" y="560578"/>
                                </a:lnTo>
                                <a:lnTo>
                                  <a:pt x="2883077" y="512381"/>
                                </a:lnTo>
                                <a:lnTo>
                                  <a:pt x="2874124" y="465035"/>
                                </a:lnTo>
                                <a:lnTo>
                                  <a:pt x="2861805" y="418757"/>
                                </a:lnTo>
                                <a:lnTo>
                                  <a:pt x="2846171" y="373761"/>
                                </a:lnTo>
                                <a:lnTo>
                                  <a:pt x="2827261" y="330250"/>
                                </a:lnTo>
                                <a:lnTo>
                                  <a:pt x="2805125" y="288429"/>
                                </a:lnTo>
                                <a:lnTo>
                                  <a:pt x="2779826" y="248513"/>
                                </a:lnTo>
                                <a:lnTo>
                                  <a:pt x="2751759" y="211162"/>
                                </a:lnTo>
                                <a:lnTo>
                                  <a:pt x="2720683" y="176060"/>
                                </a:lnTo>
                                <a:lnTo>
                                  <a:pt x="2686659" y="143433"/>
                                </a:lnTo>
                                <a:lnTo>
                                  <a:pt x="2649715" y="113461"/>
                                </a:lnTo>
                                <a:lnTo>
                                  <a:pt x="2609888" y="86347"/>
                                </a:lnTo>
                                <a:lnTo>
                                  <a:pt x="2569972" y="63754"/>
                                </a:lnTo>
                                <a:lnTo>
                                  <a:pt x="2528811" y="44627"/>
                                </a:lnTo>
                                <a:lnTo>
                                  <a:pt x="2486558" y="28956"/>
                                </a:lnTo>
                                <a:lnTo>
                                  <a:pt x="2443429" y="16700"/>
                                </a:lnTo>
                                <a:lnTo>
                                  <a:pt x="2399576" y="7810"/>
                                </a:lnTo>
                                <a:lnTo>
                                  <a:pt x="2355189" y="2260"/>
                                </a:lnTo>
                                <a:lnTo>
                                  <a:pt x="2310447" y="0"/>
                                </a:lnTo>
                                <a:lnTo>
                                  <a:pt x="2265540" y="1016"/>
                                </a:lnTo>
                                <a:lnTo>
                                  <a:pt x="2220645" y="5257"/>
                                </a:lnTo>
                                <a:lnTo>
                                  <a:pt x="2175929" y="12700"/>
                                </a:lnTo>
                                <a:lnTo>
                                  <a:pt x="2131580" y="23291"/>
                                </a:lnTo>
                                <a:lnTo>
                                  <a:pt x="2087791" y="36995"/>
                                </a:lnTo>
                                <a:lnTo>
                                  <a:pt x="2044725" y="53784"/>
                                </a:lnTo>
                                <a:lnTo>
                                  <a:pt x="2002574" y="73621"/>
                                </a:lnTo>
                                <a:lnTo>
                                  <a:pt x="1961515" y="96469"/>
                                </a:lnTo>
                                <a:lnTo>
                                  <a:pt x="1921725" y="122288"/>
                                </a:lnTo>
                                <a:lnTo>
                                  <a:pt x="1883397" y="151041"/>
                                </a:lnTo>
                                <a:lnTo>
                                  <a:pt x="1859178" y="171919"/>
                                </a:lnTo>
                                <a:lnTo>
                                  <a:pt x="1926247" y="31838"/>
                                </a:lnTo>
                                <a:lnTo>
                                  <a:pt x="1928317" y="23634"/>
                                </a:lnTo>
                                <a:lnTo>
                                  <a:pt x="1927123" y="15532"/>
                                </a:lnTo>
                                <a:lnTo>
                                  <a:pt x="1922983" y="8483"/>
                                </a:lnTo>
                                <a:lnTo>
                                  <a:pt x="1916214" y="3403"/>
                                </a:lnTo>
                                <a:lnTo>
                                  <a:pt x="1908009" y="1333"/>
                                </a:lnTo>
                                <a:lnTo>
                                  <a:pt x="1899932" y="2514"/>
                                </a:lnTo>
                                <a:lnTo>
                                  <a:pt x="1892884" y="6654"/>
                                </a:lnTo>
                                <a:lnTo>
                                  <a:pt x="1887791" y="13411"/>
                                </a:lnTo>
                                <a:lnTo>
                                  <a:pt x="1766455" y="266827"/>
                                </a:lnTo>
                                <a:lnTo>
                                  <a:pt x="1767255" y="275742"/>
                                </a:lnTo>
                                <a:lnTo>
                                  <a:pt x="1773135" y="282257"/>
                                </a:lnTo>
                                <a:lnTo>
                                  <a:pt x="1778596" y="288683"/>
                                </a:lnTo>
                                <a:lnTo>
                                  <a:pt x="1787309" y="291274"/>
                                </a:lnTo>
                                <a:lnTo>
                                  <a:pt x="1794789" y="289052"/>
                                </a:lnTo>
                                <a:lnTo>
                                  <a:pt x="1797481" y="289306"/>
                                </a:lnTo>
                                <a:lnTo>
                                  <a:pt x="1805317" y="286969"/>
                                </a:lnTo>
                                <a:lnTo>
                                  <a:pt x="1807324" y="285330"/>
                                </a:lnTo>
                                <a:lnTo>
                                  <a:pt x="2059114" y="210553"/>
                                </a:lnTo>
                                <a:lnTo>
                                  <a:pt x="2066607" y="206578"/>
                                </a:lnTo>
                                <a:lnTo>
                                  <a:pt x="2071801" y="200279"/>
                                </a:lnTo>
                                <a:lnTo>
                                  <a:pt x="2074252" y="192481"/>
                                </a:lnTo>
                                <a:lnTo>
                                  <a:pt x="2073490" y="184035"/>
                                </a:lnTo>
                                <a:lnTo>
                                  <a:pt x="2056041" y="166992"/>
                                </a:lnTo>
                                <a:lnTo>
                                  <a:pt x="1866506" y="223278"/>
                                </a:lnTo>
                                <a:lnTo>
                                  <a:pt x="1882800" y="207505"/>
                                </a:lnTo>
                                <a:lnTo>
                                  <a:pt x="1921421" y="175387"/>
                                </a:lnTo>
                                <a:lnTo>
                                  <a:pt x="1961845" y="146608"/>
                                </a:lnTo>
                                <a:lnTo>
                                  <a:pt x="2003831" y="121246"/>
                                </a:lnTo>
                                <a:lnTo>
                                  <a:pt x="2047163" y="99326"/>
                                </a:lnTo>
                                <a:lnTo>
                                  <a:pt x="2091601" y="80911"/>
                                </a:lnTo>
                                <a:lnTo>
                                  <a:pt x="2136914" y="66027"/>
                                </a:lnTo>
                                <a:lnTo>
                                  <a:pt x="2182876" y="54737"/>
                                </a:lnTo>
                                <a:lnTo>
                                  <a:pt x="2229243" y="47091"/>
                                </a:lnTo>
                                <a:lnTo>
                                  <a:pt x="2275802" y="43129"/>
                                </a:lnTo>
                                <a:lnTo>
                                  <a:pt x="2322296" y="42900"/>
                                </a:lnTo>
                                <a:lnTo>
                                  <a:pt x="2368524" y="46456"/>
                                </a:lnTo>
                                <a:lnTo>
                                  <a:pt x="2414232" y="53835"/>
                                </a:lnTo>
                                <a:lnTo>
                                  <a:pt x="2459215" y="65087"/>
                                </a:lnTo>
                                <a:lnTo>
                                  <a:pt x="2503208" y="80264"/>
                                </a:lnTo>
                                <a:lnTo>
                                  <a:pt x="2545994" y="99415"/>
                                </a:lnTo>
                                <a:lnTo>
                                  <a:pt x="2587358" y="122580"/>
                                </a:lnTo>
                                <a:lnTo>
                                  <a:pt x="2624772" y="148094"/>
                                </a:lnTo>
                                <a:lnTo>
                                  <a:pt x="2659456" y="176339"/>
                                </a:lnTo>
                                <a:lnTo>
                                  <a:pt x="2691371" y="207111"/>
                                </a:lnTo>
                                <a:lnTo>
                                  <a:pt x="2720454" y="240245"/>
                                </a:lnTo>
                                <a:lnTo>
                                  <a:pt x="2746667" y="275526"/>
                                </a:lnTo>
                                <a:lnTo>
                                  <a:pt x="2769984" y="312762"/>
                                </a:lnTo>
                                <a:lnTo>
                                  <a:pt x="2790342" y="351777"/>
                                </a:lnTo>
                                <a:lnTo>
                                  <a:pt x="2807703" y="392353"/>
                                </a:lnTo>
                                <a:lnTo>
                                  <a:pt x="2822041" y="434314"/>
                                </a:lnTo>
                                <a:lnTo>
                                  <a:pt x="2833293" y="477469"/>
                                </a:lnTo>
                                <a:lnTo>
                                  <a:pt x="2841421" y="521614"/>
                                </a:lnTo>
                                <a:lnTo>
                                  <a:pt x="2846387" y="566572"/>
                                </a:lnTo>
                                <a:lnTo>
                                  <a:pt x="2848152" y="612127"/>
                                </a:lnTo>
                                <a:lnTo>
                                  <a:pt x="2846654" y="658114"/>
                                </a:lnTo>
                                <a:lnTo>
                                  <a:pt x="2841879" y="704316"/>
                                </a:lnTo>
                                <a:lnTo>
                                  <a:pt x="2833751" y="750557"/>
                                </a:lnTo>
                                <a:lnTo>
                                  <a:pt x="2822257" y="796632"/>
                                </a:lnTo>
                                <a:lnTo>
                                  <a:pt x="2807335" y="842352"/>
                                </a:lnTo>
                                <a:lnTo>
                                  <a:pt x="2788945" y="887526"/>
                                </a:lnTo>
                                <a:lnTo>
                                  <a:pt x="2767063" y="931964"/>
                                </a:lnTo>
                                <a:lnTo>
                                  <a:pt x="2764625" y="940079"/>
                                </a:lnTo>
                                <a:lnTo>
                                  <a:pt x="2765450" y="948194"/>
                                </a:lnTo>
                                <a:lnTo>
                                  <a:pt x="2769247" y="955421"/>
                                </a:lnTo>
                                <a:lnTo>
                                  <a:pt x="2775737" y="960856"/>
                                </a:lnTo>
                                <a:lnTo>
                                  <a:pt x="2783840" y="963307"/>
                                </a:lnTo>
                                <a:lnTo>
                                  <a:pt x="2791980" y="962494"/>
                                </a:lnTo>
                                <a:lnTo>
                                  <a:pt x="2828036" y="904582"/>
                                </a:lnTo>
                                <a:lnTo>
                                  <a:pt x="2847670" y="856195"/>
                                </a:lnTo>
                                <a:lnTo>
                                  <a:pt x="2863570" y="807212"/>
                                </a:lnTo>
                                <a:lnTo>
                                  <a:pt x="2875775" y="757834"/>
                                </a:lnTo>
                                <a:lnTo>
                                  <a:pt x="2884335" y="708266"/>
                                </a:lnTo>
                                <a:lnTo>
                                  <a:pt x="2889300" y="658736"/>
                                </a:lnTo>
                                <a:lnTo>
                                  <a:pt x="2890723" y="609434"/>
                                </a:lnTo>
                                <a:close/>
                              </a:path>
                            </a:pathLst>
                          </a:custGeom>
                          <a:solidFill>
                            <a:srgbClr val="0097B1"/>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846C57" id="Agrupar 23" o:spid="_x0000_s1026" style="position:absolute;margin-left:27.45pt;margin-top:35.35pt;width:251pt;height:163.5pt;z-index:-251632640;mso-wrap-distance-left:0;mso-wrap-distance-right:0;mso-position-horizontal-relative:margin;mso-width-relative:margin;mso-height-relative:margin" coordorigin="" coordsize="36316,250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">
                <v:shape id="Image 124" o:spid="_x0000_s1027" type="#_x0000_t75" style="position:absolute;left:120;top:1850;width:36195;height:2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">
                  <v:imagedata r:id="rId41" o:title=""/>
                </v:shape>
                <v:shape id="Graphic 125" o:spid="_x0000_s1028" style="position:absolute;width:28911;height:15240;visibility:visible;mso-wrap-style:square;v-text-anchor:top" coordsize="2891155,152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" path="m914654,440944r-3417,-8281l686473,264083r-7633,-3645l670674,260032r-7722,2692l656640,268363r-3645,7633l652589,284162r2680,7722l660895,298208r124219,93193l754011,384073r-47282,-7760l659511,371817r-46965,-1270l566000,372452r-45948,5030l474878,385584r-44209,11113l387578,410781r-41770,17005l305523,447649r-38633,22682l230111,495782r-34773,28156l162763,554761r-30214,33426l104889,624179,79946,662686,57175,705129,38277,748792,23202,793457,11874,838949,4267,885050,292,932141,,979449r3365,47320l10312,1073899r10465,46736l34734,1166749r17374,45313l72847,1256347r24054,43053l124206,1341018r30518,39992l188379,1419148r36741,36081l264909,1489049r42773,31356l323659,1523720r7595,-3048l291680,1455851r-37198,-31559l220116,1390650r-31509,-35535l160032,1317879r-25603,-38748l111836,1239050,92329,1197838,75946,1155687,62738,1112774r-9983,-43460l46062,1025474,42697,981468r13,-44005l46151,893660r6935,-43408l63550,807440,77609,765390,95300,724306r21387,-39916l142646,644715r29083,-36766l203720,574154r34671,-30785l275513,515696r39345,-24537l356196,469861r43104,-18008l443953,437184r45962,-11239l536981,418185r47917,-4216l633450,413359r48959,3074l731558,423252r49098,10618l802386,440334,608304,478053r-6680,7582l600519,494550r-279,2172l600290,498983r25439,19126l883539,467982r2565,521l894130,466940r2261,-1460l904062,463981r6528,-6324l912456,449440r2198,-8496xem2890723,609434r-2096,-48856l2883077,512381r-8953,-47346l2861805,418757r-15634,-44996l2827261,330250r-22136,-41821l2779826,248513r-28067,-37351l2720683,176060r-34024,-32627l2649715,113461,2609888,86347,2569972,63754,2528811,44627,2486558,28956,2443429,16700,2399576,7810,2355189,2260,2310447,r-44907,1016l2220645,5257r-44716,7443l2131580,23291r-43789,13704l2044725,53784r-42151,19837l1961515,96469r-39790,25819l1883397,151041r-24219,20878l1926247,31838r2070,-8204l1927123,15532r-4140,-7049l1916214,3403r-8205,-2070l1899932,2514r-7048,4140l1887791,13411,1766455,266827r800,8915l1773135,282257r5461,6426l1787309,291274r7480,-2222l1797481,289306r7836,-2337l1807324,285330r251790,-74777l2066607,206578r5194,-6299l2074252,192481r-762,-8446l2056041,166992r-189535,56286l1882800,207505r38621,-32118l1961845,146608r41986,-25362l2047163,99326r44438,-18415l2136914,66027r45962,-11290l2229243,47091r46559,-3962l2322296,42900r46228,3556l2414232,53835r44983,11252l2503208,80264r42786,19151l2587358,122580r37414,25514l2659456,176339r31915,30772l2720454,240245r26213,35281l2769984,312762r20358,39015l2807703,392353r14338,41961l2833293,477469r8128,44145l2846387,566572r1765,45555l2846654,658114r-4775,46202l2833751,750557r-11494,46075l2807335,842352r-18390,45174l2767063,931964r-2438,8115l2765450,948194r3797,7227l2775737,960856r8103,2451l2791980,962494r36056,-57912l2847670,856195r15900,-48983l2875775,757834r8560,-49568l2889300,658736r1423,-49302xe" fillcolor="#0097b1" stroked="f">
                  <v:path arrowok="t"/>
                </v:shape>
                <w10:wrap type="topAndBottom" anchorx="margin"/>
              </v:group>
            </w:pict>
          </mc:Fallback>
        </mc:AlternateContent>
      </w:r>
    </w:p>
    <w:p w14:paraId="4988AD66" w14:textId="7C05224E" w:rsidR="009F3C82" w:rsidRPr="009F3C82" w:rsidRDefault="009F3C82" w:rsidP="009F3C82">
      <w:pPr>
        <w:tabs>
          <w:tab w:val="left" w:pos="993"/>
        </w:tabs>
        <w:spacing w:after="0" w:line="240" w:lineRule="auto"/>
        <w:ind w:firstLine="0"/>
        <w:rPr>
          <w:b/>
          <w:bCs/>
          <w:color w:val="auto"/>
          <w:sz w:val="24"/>
          <w:szCs w:val="24"/>
        </w:rPr>
      </w:pPr>
      <w:r w:rsidRPr="009F3C82">
        <w:rPr>
          <w:noProof/>
          <w:color w:val="auto"/>
          <w:sz w:val="24"/>
          <w:szCs w:val="24"/>
        </w:rPr>
        <w:lastRenderedPageBreak/>
        <w:drawing>
          <wp:inline distT="0" distB="0" distL="0" distR="0" wp14:anchorId="61363237" wp14:editId="60CEE3C7">
            <wp:extent cx="3857625" cy="2409825"/>
            <wp:effectExtent l="0" t="0" r="9525" b="9525"/>
            <wp:docPr id="779852005" name="Imagem 13" descr="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nterface gráfica do usuário&#10;&#10;Descrição gerada automaticament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57625" cy="2409825"/>
                    </a:xfrm>
                    <a:prstGeom prst="rect">
                      <a:avLst/>
                    </a:prstGeom>
                    <a:noFill/>
                    <a:ln>
                      <a:noFill/>
                    </a:ln>
                  </pic:spPr>
                </pic:pic>
              </a:graphicData>
            </a:graphic>
          </wp:inline>
        </w:drawing>
      </w:r>
    </w:p>
    <w:p w14:paraId="2260F033" w14:textId="77777777" w:rsidR="00010CAF" w:rsidRDefault="00010CAF" w:rsidP="000A6889">
      <w:pPr>
        <w:tabs>
          <w:tab w:val="left" w:pos="993"/>
        </w:tabs>
        <w:spacing w:after="0" w:line="240" w:lineRule="auto"/>
        <w:ind w:firstLine="0"/>
        <w:rPr>
          <w:color w:val="auto"/>
          <w:sz w:val="24"/>
          <w:szCs w:val="24"/>
        </w:rPr>
      </w:pPr>
    </w:p>
    <w:p w14:paraId="31163483" w14:textId="77777777" w:rsidR="002B10ED" w:rsidRDefault="002B10ED" w:rsidP="000A6889">
      <w:pPr>
        <w:tabs>
          <w:tab w:val="left" w:pos="993"/>
        </w:tabs>
        <w:spacing w:after="0" w:line="240" w:lineRule="auto"/>
        <w:ind w:firstLine="0"/>
        <w:rPr>
          <w:color w:val="auto"/>
          <w:sz w:val="24"/>
          <w:szCs w:val="24"/>
        </w:rPr>
      </w:pPr>
    </w:p>
    <w:p w14:paraId="03A58923" w14:textId="77777777" w:rsidR="002B10ED" w:rsidRDefault="002B10ED" w:rsidP="000A6889">
      <w:pPr>
        <w:tabs>
          <w:tab w:val="left" w:pos="993"/>
        </w:tabs>
        <w:spacing w:after="0" w:line="240" w:lineRule="auto"/>
        <w:ind w:firstLine="0"/>
        <w:rPr>
          <w:color w:val="auto"/>
          <w:sz w:val="24"/>
          <w:szCs w:val="24"/>
        </w:rPr>
      </w:pPr>
    </w:p>
    <w:p w14:paraId="633E3482" w14:textId="77777777" w:rsidR="002B10ED" w:rsidRDefault="002B10ED" w:rsidP="000A6889">
      <w:pPr>
        <w:tabs>
          <w:tab w:val="left" w:pos="993"/>
        </w:tabs>
        <w:spacing w:after="0" w:line="240" w:lineRule="auto"/>
        <w:ind w:firstLine="0"/>
        <w:rPr>
          <w:color w:val="auto"/>
          <w:sz w:val="24"/>
          <w:szCs w:val="24"/>
        </w:rPr>
      </w:pPr>
    </w:p>
    <w:p w14:paraId="31DE66E1" w14:textId="77777777" w:rsidR="000E294C" w:rsidRDefault="000E294C" w:rsidP="000A6889">
      <w:pPr>
        <w:tabs>
          <w:tab w:val="left" w:pos="993"/>
        </w:tabs>
        <w:spacing w:after="0" w:line="240" w:lineRule="auto"/>
        <w:ind w:firstLine="0"/>
        <w:rPr>
          <w:color w:val="auto"/>
          <w:sz w:val="24"/>
          <w:szCs w:val="24"/>
        </w:rPr>
      </w:pPr>
    </w:p>
    <w:p w14:paraId="549743EF" w14:textId="77777777" w:rsidR="000E294C" w:rsidRDefault="000E294C" w:rsidP="000A6889">
      <w:pPr>
        <w:tabs>
          <w:tab w:val="left" w:pos="993"/>
        </w:tabs>
        <w:spacing w:after="0" w:line="240" w:lineRule="auto"/>
        <w:ind w:firstLine="0"/>
        <w:rPr>
          <w:color w:val="auto"/>
          <w:sz w:val="24"/>
          <w:szCs w:val="24"/>
        </w:rPr>
      </w:pPr>
    </w:p>
    <w:p w14:paraId="4833D4F9" w14:textId="77777777" w:rsidR="000E294C" w:rsidRDefault="000E294C" w:rsidP="000A6889">
      <w:pPr>
        <w:tabs>
          <w:tab w:val="left" w:pos="993"/>
        </w:tabs>
        <w:spacing w:after="0" w:line="240" w:lineRule="auto"/>
        <w:ind w:firstLine="0"/>
        <w:rPr>
          <w:color w:val="auto"/>
          <w:sz w:val="24"/>
          <w:szCs w:val="24"/>
        </w:rPr>
      </w:pPr>
    </w:p>
    <w:p w14:paraId="111BB041" w14:textId="77777777" w:rsidR="000E294C" w:rsidRDefault="000E294C" w:rsidP="000A6889">
      <w:pPr>
        <w:tabs>
          <w:tab w:val="left" w:pos="993"/>
        </w:tabs>
        <w:spacing w:after="0" w:line="240" w:lineRule="auto"/>
        <w:ind w:firstLine="0"/>
        <w:rPr>
          <w:color w:val="auto"/>
          <w:sz w:val="24"/>
          <w:szCs w:val="24"/>
        </w:rPr>
      </w:pPr>
    </w:p>
    <w:p w14:paraId="79C0FD76" w14:textId="77777777" w:rsidR="000E294C" w:rsidRDefault="000E294C" w:rsidP="000A6889">
      <w:pPr>
        <w:tabs>
          <w:tab w:val="left" w:pos="993"/>
        </w:tabs>
        <w:spacing w:after="0" w:line="240" w:lineRule="auto"/>
        <w:ind w:firstLine="0"/>
        <w:rPr>
          <w:color w:val="auto"/>
          <w:sz w:val="24"/>
          <w:szCs w:val="24"/>
        </w:rPr>
      </w:pPr>
    </w:p>
    <w:p w14:paraId="565420C1" w14:textId="77777777" w:rsidR="000E294C" w:rsidRDefault="000E294C" w:rsidP="000A6889">
      <w:pPr>
        <w:tabs>
          <w:tab w:val="left" w:pos="993"/>
        </w:tabs>
        <w:spacing w:after="0" w:line="240" w:lineRule="auto"/>
        <w:ind w:firstLine="0"/>
        <w:rPr>
          <w:color w:val="auto"/>
          <w:sz w:val="24"/>
          <w:szCs w:val="24"/>
        </w:rPr>
      </w:pPr>
    </w:p>
    <w:p w14:paraId="72F53488" w14:textId="77777777" w:rsidR="000E294C" w:rsidRDefault="000E294C" w:rsidP="000A6889">
      <w:pPr>
        <w:tabs>
          <w:tab w:val="left" w:pos="993"/>
        </w:tabs>
        <w:spacing w:after="0" w:line="240" w:lineRule="auto"/>
        <w:ind w:firstLine="0"/>
        <w:rPr>
          <w:color w:val="auto"/>
          <w:sz w:val="24"/>
          <w:szCs w:val="24"/>
        </w:rPr>
      </w:pPr>
    </w:p>
    <w:p w14:paraId="7D4169B2" w14:textId="77777777" w:rsidR="000E294C" w:rsidRDefault="000E294C" w:rsidP="000A6889">
      <w:pPr>
        <w:tabs>
          <w:tab w:val="left" w:pos="993"/>
        </w:tabs>
        <w:spacing w:after="0" w:line="240" w:lineRule="auto"/>
        <w:ind w:firstLine="0"/>
        <w:rPr>
          <w:color w:val="auto"/>
          <w:sz w:val="24"/>
          <w:szCs w:val="24"/>
        </w:rPr>
      </w:pPr>
    </w:p>
    <w:p w14:paraId="55CF25AB" w14:textId="77777777" w:rsidR="000E294C" w:rsidRDefault="000E294C" w:rsidP="000A6889">
      <w:pPr>
        <w:tabs>
          <w:tab w:val="left" w:pos="993"/>
        </w:tabs>
        <w:spacing w:after="0" w:line="240" w:lineRule="auto"/>
        <w:ind w:firstLine="0"/>
        <w:rPr>
          <w:color w:val="auto"/>
          <w:sz w:val="24"/>
          <w:szCs w:val="24"/>
        </w:rPr>
      </w:pPr>
    </w:p>
    <w:p w14:paraId="181C4546" w14:textId="77777777" w:rsidR="000E294C" w:rsidRDefault="000E294C" w:rsidP="000A6889">
      <w:pPr>
        <w:tabs>
          <w:tab w:val="left" w:pos="993"/>
        </w:tabs>
        <w:spacing w:after="0" w:line="240" w:lineRule="auto"/>
        <w:ind w:firstLine="0"/>
        <w:rPr>
          <w:color w:val="auto"/>
          <w:sz w:val="24"/>
          <w:szCs w:val="24"/>
        </w:rPr>
      </w:pPr>
    </w:p>
    <w:p w14:paraId="2D1884DC" w14:textId="77777777" w:rsidR="000E294C" w:rsidRDefault="000E294C" w:rsidP="000A6889">
      <w:pPr>
        <w:tabs>
          <w:tab w:val="left" w:pos="993"/>
        </w:tabs>
        <w:spacing w:after="0" w:line="240" w:lineRule="auto"/>
        <w:ind w:firstLine="0"/>
        <w:rPr>
          <w:color w:val="auto"/>
          <w:sz w:val="24"/>
          <w:szCs w:val="24"/>
        </w:rPr>
      </w:pPr>
    </w:p>
    <w:p w14:paraId="4163EB3C" w14:textId="77777777" w:rsidR="000E294C" w:rsidRDefault="000E294C" w:rsidP="000A6889">
      <w:pPr>
        <w:tabs>
          <w:tab w:val="left" w:pos="993"/>
        </w:tabs>
        <w:spacing w:after="0" w:line="240" w:lineRule="auto"/>
        <w:ind w:firstLine="0"/>
        <w:rPr>
          <w:color w:val="auto"/>
          <w:sz w:val="24"/>
          <w:szCs w:val="24"/>
        </w:rPr>
      </w:pPr>
    </w:p>
    <w:p w14:paraId="1ECBD597" w14:textId="77777777" w:rsidR="000E294C" w:rsidRDefault="000E294C" w:rsidP="000A6889">
      <w:pPr>
        <w:tabs>
          <w:tab w:val="left" w:pos="993"/>
        </w:tabs>
        <w:spacing w:after="0" w:line="240" w:lineRule="auto"/>
        <w:ind w:firstLine="0"/>
        <w:rPr>
          <w:color w:val="auto"/>
          <w:sz w:val="24"/>
          <w:szCs w:val="24"/>
        </w:rPr>
      </w:pPr>
    </w:p>
    <w:p w14:paraId="4D9ACE0E" w14:textId="77777777" w:rsidR="000E294C" w:rsidRDefault="000E294C" w:rsidP="000A6889">
      <w:pPr>
        <w:tabs>
          <w:tab w:val="left" w:pos="993"/>
        </w:tabs>
        <w:spacing w:after="0" w:line="240" w:lineRule="auto"/>
        <w:ind w:firstLine="0"/>
        <w:rPr>
          <w:color w:val="auto"/>
          <w:sz w:val="24"/>
          <w:szCs w:val="24"/>
        </w:rPr>
      </w:pPr>
    </w:p>
    <w:p w14:paraId="132052C8" w14:textId="77777777" w:rsidR="000E294C" w:rsidRDefault="000E294C" w:rsidP="000A6889">
      <w:pPr>
        <w:tabs>
          <w:tab w:val="left" w:pos="993"/>
        </w:tabs>
        <w:spacing w:after="0" w:line="240" w:lineRule="auto"/>
        <w:ind w:firstLine="0"/>
        <w:rPr>
          <w:color w:val="auto"/>
          <w:sz w:val="24"/>
          <w:szCs w:val="24"/>
        </w:rPr>
      </w:pPr>
    </w:p>
    <w:p w14:paraId="5D32F176" w14:textId="77777777" w:rsidR="000E294C" w:rsidRDefault="000E294C" w:rsidP="000A6889">
      <w:pPr>
        <w:tabs>
          <w:tab w:val="left" w:pos="993"/>
        </w:tabs>
        <w:spacing w:after="0" w:line="240" w:lineRule="auto"/>
        <w:ind w:firstLine="0"/>
        <w:rPr>
          <w:color w:val="auto"/>
          <w:sz w:val="24"/>
          <w:szCs w:val="24"/>
        </w:rPr>
      </w:pPr>
    </w:p>
    <w:p w14:paraId="1A213B77" w14:textId="77777777" w:rsidR="000E294C" w:rsidRDefault="000E294C" w:rsidP="000A6889">
      <w:pPr>
        <w:tabs>
          <w:tab w:val="left" w:pos="993"/>
        </w:tabs>
        <w:spacing w:after="0" w:line="240" w:lineRule="auto"/>
        <w:ind w:firstLine="0"/>
        <w:rPr>
          <w:color w:val="auto"/>
          <w:sz w:val="24"/>
          <w:szCs w:val="24"/>
        </w:rPr>
      </w:pPr>
    </w:p>
    <w:p w14:paraId="11013650" w14:textId="77777777" w:rsidR="000E294C" w:rsidRDefault="000E294C" w:rsidP="000A6889">
      <w:pPr>
        <w:tabs>
          <w:tab w:val="left" w:pos="993"/>
        </w:tabs>
        <w:spacing w:after="0" w:line="240" w:lineRule="auto"/>
        <w:ind w:firstLine="0"/>
        <w:rPr>
          <w:color w:val="auto"/>
          <w:sz w:val="24"/>
          <w:szCs w:val="24"/>
        </w:rPr>
      </w:pPr>
    </w:p>
    <w:p w14:paraId="299A0CCF" w14:textId="77777777" w:rsidR="000E294C" w:rsidRDefault="000E294C" w:rsidP="000A6889">
      <w:pPr>
        <w:tabs>
          <w:tab w:val="left" w:pos="993"/>
        </w:tabs>
        <w:spacing w:after="0" w:line="240" w:lineRule="auto"/>
        <w:ind w:firstLine="0"/>
        <w:rPr>
          <w:color w:val="auto"/>
          <w:sz w:val="24"/>
          <w:szCs w:val="24"/>
        </w:rPr>
      </w:pPr>
    </w:p>
    <w:p w14:paraId="558BC471" w14:textId="77777777" w:rsidR="000E294C" w:rsidRDefault="000E294C" w:rsidP="000A6889">
      <w:pPr>
        <w:tabs>
          <w:tab w:val="left" w:pos="993"/>
        </w:tabs>
        <w:spacing w:after="0" w:line="240" w:lineRule="auto"/>
        <w:ind w:firstLine="0"/>
        <w:rPr>
          <w:color w:val="auto"/>
          <w:sz w:val="24"/>
          <w:szCs w:val="24"/>
        </w:rPr>
      </w:pPr>
    </w:p>
    <w:p w14:paraId="79942C4E" w14:textId="77777777" w:rsidR="000E294C" w:rsidRDefault="000E294C" w:rsidP="000A6889">
      <w:pPr>
        <w:tabs>
          <w:tab w:val="left" w:pos="993"/>
        </w:tabs>
        <w:spacing w:after="0" w:line="240" w:lineRule="auto"/>
        <w:ind w:firstLine="0"/>
        <w:rPr>
          <w:color w:val="auto"/>
          <w:sz w:val="24"/>
          <w:szCs w:val="24"/>
        </w:rPr>
      </w:pPr>
    </w:p>
    <w:p w14:paraId="48939855" w14:textId="77777777" w:rsidR="000E294C" w:rsidRDefault="000E294C" w:rsidP="000A6889">
      <w:pPr>
        <w:tabs>
          <w:tab w:val="left" w:pos="993"/>
        </w:tabs>
        <w:spacing w:after="0" w:line="240" w:lineRule="auto"/>
        <w:ind w:firstLine="0"/>
        <w:rPr>
          <w:color w:val="auto"/>
          <w:sz w:val="24"/>
          <w:szCs w:val="24"/>
        </w:rPr>
      </w:pPr>
    </w:p>
    <w:p w14:paraId="19AFE795" w14:textId="77777777" w:rsidR="000E294C" w:rsidRDefault="000E294C" w:rsidP="000A6889">
      <w:pPr>
        <w:tabs>
          <w:tab w:val="left" w:pos="993"/>
        </w:tabs>
        <w:spacing w:after="0" w:line="240" w:lineRule="auto"/>
        <w:ind w:firstLine="0"/>
        <w:rPr>
          <w:color w:val="auto"/>
          <w:sz w:val="24"/>
          <w:szCs w:val="24"/>
        </w:rPr>
      </w:pPr>
    </w:p>
    <w:p w14:paraId="0AA060B8" w14:textId="77777777" w:rsidR="000E294C" w:rsidRDefault="000E294C" w:rsidP="000A6889">
      <w:pPr>
        <w:tabs>
          <w:tab w:val="left" w:pos="993"/>
        </w:tabs>
        <w:spacing w:after="0" w:line="240" w:lineRule="auto"/>
        <w:ind w:firstLine="0"/>
        <w:rPr>
          <w:color w:val="auto"/>
          <w:sz w:val="24"/>
          <w:szCs w:val="24"/>
        </w:rPr>
      </w:pPr>
    </w:p>
    <w:p w14:paraId="515D0FCC" w14:textId="77777777" w:rsidR="000E294C" w:rsidRDefault="000E294C" w:rsidP="000A6889">
      <w:pPr>
        <w:tabs>
          <w:tab w:val="left" w:pos="993"/>
        </w:tabs>
        <w:spacing w:after="0" w:line="240" w:lineRule="auto"/>
        <w:ind w:firstLine="0"/>
        <w:rPr>
          <w:color w:val="auto"/>
          <w:sz w:val="24"/>
          <w:szCs w:val="24"/>
        </w:rPr>
      </w:pPr>
    </w:p>
    <w:p w14:paraId="346FB144" w14:textId="77777777" w:rsidR="000E294C" w:rsidRDefault="000E294C" w:rsidP="000A6889">
      <w:pPr>
        <w:tabs>
          <w:tab w:val="left" w:pos="993"/>
        </w:tabs>
        <w:spacing w:after="0" w:line="240" w:lineRule="auto"/>
        <w:ind w:firstLine="0"/>
        <w:rPr>
          <w:color w:val="auto"/>
          <w:sz w:val="24"/>
          <w:szCs w:val="24"/>
        </w:rPr>
      </w:pPr>
    </w:p>
    <w:p w14:paraId="0F1EB861" w14:textId="77777777" w:rsidR="000E294C" w:rsidRDefault="000E294C" w:rsidP="000A6889">
      <w:pPr>
        <w:tabs>
          <w:tab w:val="left" w:pos="993"/>
        </w:tabs>
        <w:spacing w:after="0" w:line="240" w:lineRule="auto"/>
        <w:ind w:firstLine="0"/>
        <w:rPr>
          <w:color w:val="auto"/>
          <w:sz w:val="24"/>
          <w:szCs w:val="24"/>
        </w:rPr>
      </w:pPr>
    </w:p>
    <w:p w14:paraId="5219D71A" w14:textId="77777777" w:rsidR="000E294C" w:rsidRDefault="000E294C" w:rsidP="000A6889">
      <w:pPr>
        <w:tabs>
          <w:tab w:val="left" w:pos="993"/>
        </w:tabs>
        <w:spacing w:after="0" w:line="240" w:lineRule="auto"/>
        <w:ind w:firstLine="0"/>
        <w:rPr>
          <w:color w:val="auto"/>
          <w:sz w:val="24"/>
          <w:szCs w:val="24"/>
        </w:rPr>
      </w:pPr>
    </w:p>
    <w:p w14:paraId="61CADA53" w14:textId="77777777" w:rsidR="000E294C" w:rsidRDefault="000E294C" w:rsidP="000A6889">
      <w:pPr>
        <w:tabs>
          <w:tab w:val="left" w:pos="993"/>
        </w:tabs>
        <w:spacing w:after="0" w:line="240" w:lineRule="auto"/>
        <w:ind w:firstLine="0"/>
        <w:rPr>
          <w:color w:val="auto"/>
          <w:sz w:val="24"/>
          <w:szCs w:val="24"/>
        </w:rPr>
      </w:pPr>
    </w:p>
    <w:p w14:paraId="686D49E0" w14:textId="77777777" w:rsidR="002B10ED" w:rsidRDefault="002B10ED" w:rsidP="000A6889">
      <w:pPr>
        <w:tabs>
          <w:tab w:val="left" w:pos="993"/>
        </w:tabs>
        <w:spacing w:after="0" w:line="240" w:lineRule="auto"/>
        <w:ind w:firstLine="0"/>
        <w:rPr>
          <w:color w:val="auto"/>
          <w:sz w:val="24"/>
          <w:szCs w:val="24"/>
        </w:rPr>
      </w:pPr>
    </w:p>
    <w:tbl>
      <w:tblPr>
        <w:tblW w:w="978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974"/>
        <w:gridCol w:w="3749"/>
        <w:gridCol w:w="1056"/>
        <w:gridCol w:w="953"/>
        <w:gridCol w:w="1049"/>
      </w:tblGrid>
      <w:tr w:rsidR="000E294C" w:rsidRPr="000E294C" w14:paraId="7AE57421" w14:textId="77777777" w:rsidTr="0082485C">
        <w:trPr>
          <w:trHeight w:val="560"/>
          <w:jc w:val="center"/>
        </w:trPr>
        <w:tc>
          <w:tcPr>
            <w:tcW w:w="2974" w:type="dxa"/>
            <w:tcBorders>
              <w:top w:val="single" w:sz="8" w:space="0" w:color="000000"/>
              <w:left w:val="single" w:sz="8" w:space="0" w:color="000000"/>
              <w:bottom w:val="single" w:sz="8" w:space="0" w:color="000000"/>
              <w:right w:val="single" w:sz="8" w:space="0" w:color="000000"/>
            </w:tcBorders>
            <w:vAlign w:val="center"/>
            <w:hideMark/>
          </w:tcPr>
          <w:p w14:paraId="25E00458" w14:textId="77777777" w:rsidR="000E294C" w:rsidRPr="000E294C" w:rsidRDefault="000E294C" w:rsidP="0082485C">
            <w:pPr>
              <w:tabs>
                <w:tab w:val="left" w:pos="993"/>
              </w:tabs>
              <w:spacing w:after="0" w:line="240" w:lineRule="auto"/>
              <w:ind w:firstLine="0"/>
              <w:jc w:val="center"/>
              <w:rPr>
                <w:b/>
                <w:color w:val="auto"/>
                <w:sz w:val="24"/>
                <w:szCs w:val="24"/>
                <w:lang w:val="pt-PT"/>
              </w:rPr>
            </w:pPr>
            <w:r w:rsidRPr="000E294C">
              <w:rPr>
                <w:b/>
                <w:color w:val="auto"/>
                <w:sz w:val="24"/>
                <w:szCs w:val="24"/>
                <w:lang w:val="pt-PT"/>
              </w:rPr>
              <w:lastRenderedPageBreak/>
              <w:t>IMAGEM DE REFERÊNCIA</w:t>
            </w:r>
          </w:p>
        </w:tc>
        <w:tc>
          <w:tcPr>
            <w:tcW w:w="3749" w:type="dxa"/>
            <w:tcBorders>
              <w:top w:val="single" w:sz="8" w:space="0" w:color="000000"/>
              <w:left w:val="single" w:sz="8" w:space="0" w:color="000000"/>
              <w:bottom w:val="single" w:sz="8" w:space="0" w:color="000000"/>
              <w:right w:val="single" w:sz="8" w:space="0" w:color="000000"/>
            </w:tcBorders>
            <w:vAlign w:val="center"/>
            <w:hideMark/>
          </w:tcPr>
          <w:p w14:paraId="1E137797" w14:textId="77777777" w:rsidR="000E294C" w:rsidRPr="000E294C" w:rsidRDefault="000E294C" w:rsidP="0082485C">
            <w:pPr>
              <w:tabs>
                <w:tab w:val="left" w:pos="993"/>
              </w:tabs>
              <w:spacing w:after="0" w:line="240" w:lineRule="auto"/>
              <w:ind w:firstLine="0"/>
              <w:jc w:val="center"/>
              <w:rPr>
                <w:b/>
                <w:color w:val="auto"/>
                <w:sz w:val="24"/>
                <w:szCs w:val="24"/>
                <w:lang w:val="pt-PT"/>
              </w:rPr>
            </w:pPr>
            <w:r w:rsidRPr="000E294C">
              <w:rPr>
                <w:b/>
                <w:color w:val="auto"/>
                <w:sz w:val="24"/>
                <w:szCs w:val="24"/>
                <w:lang w:val="pt-PT"/>
              </w:rPr>
              <w:t>DESCRIÇÃO</w:t>
            </w:r>
          </w:p>
        </w:tc>
        <w:tc>
          <w:tcPr>
            <w:tcW w:w="1056" w:type="dxa"/>
            <w:tcBorders>
              <w:top w:val="single" w:sz="8" w:space="0" w:color="000000"/>
              <w:left w:val="single" w:sz="8" w:space="0" w:color="000000"/>
              <w:bottom w:val="single" w:sz="8" w:space="0" w:color="000000"/>
              <w:right w:val="single" w:sz="8" w:space="0" w:color="000000"/>
            </w:tcBorders>
            <w:vAlign w:val="center"/>
            <w:hideMark/>
          </w:tcPr>
          <w:p w14:paraId="6BDFAA9A" w14:textId="77777777" w:rsidR="000E294C" w:rsidRPr="000E294C" w:rsidRDefault="000E294C" w:rsidP="0082485C">
            <w:pPr>
              <w:tabs>
                <w:tab w:val="left" w:pos="993"/>
              </w:tabs>
              <w:spacing w:after="0" w:line="240" w:lineRule="auto"/>
              <w:ind w:firstLine="0"/>
              <w:jc w:val="center"/>
              <w:rPr>
                <w:b/>
                <w:color w:val="auto"/>
                <w:sz w:val="24"/>
                <w:szCs w:val="24"/>
                <w:lang w:val="pt-PT"/>
              </w:rPr>
            </w:pPr>
            <w:r w:rsidRPr="000E294C">
              <w:rPr>
                <w:b/>
                <w:color w:val="auto"/>
                <w:sz w:val="24"/>
                <w:szCs w:val="24"/>
                <w:lang w:val="pt-PT"/>
              </w:rPr>
              <w:t>Qtde UNIT</w:t>
            </w:r>
          </w:p>
        </w:tc>
        <w:tc>
          <w:tcPr>
            <w:tcW w:w="953" w:type="dxa"/>
            <w:tcBorders>
              <w:top w:val="single" w:sz="8" w:space="0" w:color="000000"/>
              <w:left w:val="single" w:sz="8" w:space="0" w:color="000000"/>
              <w:bottom w:val="single" w:sz="8" w:space="0" w:color="000000"/>
              <w:right w:val="single" w:sz="8" w:space="0" w:color="000000"/>
            </w:tcBorders>
            <w:vAlign w:val="center"/>
            <w:hideMark/>
          </w:tcPr>
          <w:p w14:paraId="7EA0D279" w14:textId="77777777" w:rsidR="000E294C" w:rsidRPr="000E294C" w:rsidRDefault="000E294C" w:rsidP="0082485C">
            <w:pPr>
              <w:tabs>
                <w:tab w:val="left" w:pos="993"/>
              </w:tabs>
              <w:spacing w:after="0" w:line="240" w:lineRule="auto"/>
              <w:ind w:firstLine="0"/>
              <w:jc w:val="center"/>
              <w:rPr>
                <w:b/>
                <w:color w:val="auto"/>
                <w:sz w:val="24"/>
                <w:szCs w:val="24"/>
                <w:lang w:val="pt-PT"/>
              </w:rPr>
            </w:pPr>
            <w:r w:rsidRPr="000E294C">
              <w:rPr>
                <w:b/>
                <w:color w:val="auto"/>
                <w:sz w:val="24"/>
                <w:szCs w:val="24"/>
                <w:lang w:val="pt-PT"/>
              </w:rPr>
              <w:t>QTDE</w:t>
            </w:r>
          </w:p>
          <w:p w14:paraId="7AB767F6" w14:textId="77777777" w:rsidR="000E294C" w:rsidRPr="000E294C" w:rsidRDefault="000E294C" w:rsidP="0082485C">
            <w:pPr>
              <w:tabs>
                <w:tab w:val="left" w:pos="993"/>
              </w:tabs>
              <w:spacing w:after="0" w:line="240" w:lineRule="auto"/>
              <w:ind w:firstLine="0"/>
              <w:jc w:val="center"/>
              <w:rPr>
                <w:b/>
                <w:color w:val="auto"/>
                <w:sz w:val="24"/>
                <w:szCs w:val="24"/>
                <w:lang w:val="pt-PT"/>
              </w:rPr>
            </w:pPr>
            <w:r w:rsidRPr="000E294C">
              <w:rPr>
                <w:b/>
                <w:color w:val="auto"/>
                <w:sz w:val="24"/>
                <w:szCs w:val="24"/>
                <w:lang w:val="pt-PT"/>
              </w:rPr>
              <w:t>CONJ</w:t>
            </w:r>
          </w:p>
        </w:tc>
        <w:tc>
          <w:tcPr>
            <w:tcW w:w="1049" w:type="dxa"/>
            <w:tcBorders>
              <w:top w:val="single" w:sz="8" w:space="0" w:color="000000"/>
              <w:left w:val="single" w:sz="8" w:space="0" w:color="000000"/>
              <w:bottom w:val="single" w:sz="8" w:space="0" w:color="000000"/>
              <w:right w:val="single" w:sz="8" w:space="0" w:color="000000"/>
            </w:tcBorders>
            <w:vAlign w:val="center"/>
            <w:hideMark/>
          </w:tcPr>
          <w:p w14:paraId="691C39E2" w14:textId="77777777" w:rsidR="000E294C" w:rsidRPr="000E294C" w:rsidRDefault="000E294C" w:rsidP="0082485C">
            <w:pPr>
              <w:tabs>
                <w:tab w:val="left" w:pos="993"/>
              </w:tabs>
              <w:spacing w:after="0" w:line="240" w:lineRule="auto"/>
              <w:ind w:firstLine="0"/>
              <w:jc w:val="center"/>
              <w:rPr>
                <w:b/>
                <w:color w:val="auto"/>
                <w:sz w:val="24"/>
                <w:szCs w:val="24"/>
                <w:lang w:val="pt-PT"/>
              </w:rPr>
            </w:pPr>
            <w:r w:rsidRPr="000E294C">
              <w:rPr>
                <w:b/>
                <w:color w:val="auto"/>
                <w:sz w:val="24"/>
                <w:szCs w:val="24"/>
                <w:lang w:val="pt-PT"/>
              </w:rPr>
              <w:t>TOTAL</w:t>
            </w:r>
          </w:p>
        </w:tc>
      </w:tr>
      <w:tr w:rsidR="00C538D6" w:rsidRPr="000E294C" w14:paraId="29FBE3E0" w14:textId="77777777" w:rsidTr="0082485C">
        <w:trPr>
          <w:trHeight w:val="2375"/>
          <w:jc w:val="center"/>
        </w:trPr>
        <w:tc>
          <w:tcPr>
            <w:tcW w:w="2974" w:type="dxa"/>
            <w:tcBorders>
              <w:top w:val="single" w:sz="8" w:space="0" w:color="000000"/>
              <w:left w:val="single" w:sz="8" w:space="0" w:color="000000"/>
              <w:bottom w:val="single" w:sz="8" w:space="0" w:color="000000"/>
              <w:right w:val="single" w:sz="8" w:space="0" w:color="000000"/>
            </w:tcBorders>
            <w:vAlign w:val="center"/>
          </w:tcPr>
          <w:p w14:paraId="0C9BB8C1" w14:textId="5AE70B13" w:rsidR="00C538D6" w:rsidRPr="000E294C" w:rsidRDefault="00C538D6" w:rsidP="0082485C">
            <w:pPr>
              <w:tabs>
                <w:tab w:val="left" w:pos="993"/>
              </w:tabs>
              <w:spacing w:after="0" w:line="240" w:lineRule="auto"/>
              <w:ind w:firstLine="0"/>
              <w:jc w:val="center"/>
              <w:rPr>
                <w:color w:val="auto"/>
                <w:sz w:val="24"/>
                <w:szCs w:val="24"/>
                <w:lang w:val="pt-PT"/>
              </w:rPr>
            </w:pPr>
            <w:r w:rsidRPr="000E294C">
              <w:rPr>
                <w:noProof/>
                <w:color w:val="auto"/>
                <w:sz w:val="24"/>
                <w:szCs w:val="24"/>
                <w:lang w:val="pt-PT"/>
              </w:rPr>
              <w:drawing>
                <wp:inline distT="0" distB="0" distL="0" distR="0" wp14:anchorId="7F05C0E3" wp14:editId="632343A5">
                  <wp:extent cx="1619250" cy="1438275"/>
                  <wp:effectExtent l="0" t="0" r="0" b="9525"/>
                  <wp:docPr id="284755212" name="Imagem 8" descr="Desenho de uma caixa de papelã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descr="Desenho de uma caixa de papelão&#10;&#10;Descrição gerada automaticamente com confiança baix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19250" cy="1438275"/>
                          </a:xfrm>
                          <a:prstGeom prst="rect">
                            <a:avLst/>
                          </a:prstGeom>
                          <a:noFill/>
                          <a:ln>
                            <a:noFill/>
                          </a:ln>
                        </pic:spPr>
                      </pic:pic>
                    </a:graphicData>
                  </a:graphic>
                </wp:inline>
              </w:drawing>
            </w:r>
          </w:p>
        </w:tc>
        <w:tc>
          <w:tcPr>
            <w:tcW w:w="3749" w:type="dxa"/>
            <w:tcBorders>
              <w:top w:val="single" w:sz="8" w:space="0" w:color="000000"/>
              <w:left w:val="single" w:sz="8" w:space="0" w:color="000000"/>
              <w:right w:val="single" w:sz="8" w:space="0" w:color="000000"/>
            </w:tcBorders>
            <w:vAlign w:val="center"/>
            <w:hideMark/>
          </w:tcPr>
          <w:p w14:paraId="46D13818"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6361DCFD" w14:textId="77777777" w:rsidR="00C538D6" w:rsidRPr="000E294C" w:rsidRDefault="00C538D6" w:rsidP="0082485C">
            <w:pPr>
              <w:tabs>
                <w:tab w:val="left" w:pos="993"/>
              </w:tabs>
              <w:spacing w:after="0" w:line="240" w:lineRule="auto"/>
              <w:ind w:firstLine="0"/>
              <w:jc w:val="center"/>
              <w:rPr>
                <w:b/>
                <w:color w:val="auto"/>
                <w:sz w:val="24"/>
                <w:szCs w:val="24"/>
                <w:lang w:val="pt-PT"/>
              </w:rPr>
            </w:pPr>
            <w:r w:rsidRPr="000E294C">
              <w:rPr>
                <w:b/>
                <w:color w:val="auto"/>
                <w:sz w:val="24"/>
                <w:szCs w:val="24"/>
                <w:lang w:val="pt-PT"/>
              </w:rPr>
              <w:t>CAIXA KIDS</w:t>
            </w:r>
          </w:p>
          <w:p w14:paraId="4D0B7783" w14:textId="3C67C1CF" w:rsidR="00C538D6" w:rsidRPr="000E294C" w:rsidRDefault="00C538D6" w:rsidP="0082485C">
            <w:pPr>
              <w:tabs>
                <w:tab w:val="left" w:pos="993"/>
              </w:tabs>
              <w:spacing w:after="0" w:line="240" w:lineRule="auto"/>
              <w:jc w:val="center"/>
              <w:rPr>
                <w:b/>
                <w:color w:val="auto"/>
                <w:sz w:val="24"/>
                <w:szCs w:val="24"/>
                <w:lang w:val="pt-PT"/>
              </w:rPr>
            </w:pPr>
            <w:r w:rsidRPr="000E294C">
              <w:rPr>
                <w:color w:val="auto"/>
                <w:sz w:val="24"/>
                <w:szCs w:val="24"/>
                <w:lang w:val="pt-PT"/>
              </w:rPr>
              <w:t>CAIXA KIDS MÓVEL PARA GUARDAR BRINQUEDOS, COM SUPORTE PARA LIVROS E MESA DOBRÁVEL COM PORTA LÁPIS.</w:t>
            </w:r>
          </w:p>
        </w:tc>
        <w:tc>
          <w:tcPr>
            <w:tcW w:w="1056" w:type="dxa"/>
            <w:tcBorders>
              <w:top w:val="single" w:sz="8" w:space="0" w:color="000000"/>
              <w:left w:val="single" w:sz="8" w:space="0" w:color="000000"/>
              <w:bottom w:val="single" w:sz="8" w:space="0" w:color="000000"/>
              <w:right w:val="single" w:sz="8" w:space="0" w:color="000000"/>
            </w:tcBorders>
            <w:vAlign w:val="center"/>
          </w:tcPr>
          <w:p w14:paraId="4BF4CDA8"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0982838C"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6EFD3958"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038DDA9C"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74084D0A" w14:textId="77777777" w:rsidR="00C538D6" w:rsidRPr="000E294C" w:rsidRDefault="00C538D6" w:rsidP="0082485C">
            <w:pPr>
              <w:tabs>
                <w:tab w:val="left" w:pos="993"/>
              </w:tabs>
              <w:spacing w:after="0" w:line="240" w:lineRule="auto"/>
              <w:ind w:firstLine="0"/>
              <w:jc w:val="center"/>
              <w:rPr>
                <w:color w:val="auto"/>
                <w:sz w:val="24"/>
                <w:szCs w:val="24"/>
                <w:lang w:val="pt-PT"/>
              </w:rPr>
            </w:pPr>
            <w:r w:rsidRPr="000E294C">
              <w:rPr>
                <w:color w:val="auto"/>
                <w:sz w:val="24"/>
                <w:szCs w:val="24"/>
                <w:lang w:val="pt-PT"/>
              </w:rPr>
              <w:t>1</w:t>
            </w:r>
          </w:p>
        </w:tc>
        <w:tc>
          <w:tcPr>
            <w:tcW w:w="953" w:type="dxa"/>
            <w:vMerge w:val="restart"/>
            <w:tcBorders>
              <w:top w:val="single" w:sz="8" w:space="0" w:color="000000"/>
              <w:left w:val="single" w:sz="8" w:space="0" w:color="000000"/>
              <w:right w:val="single" w:sz="8" w:space="0" w:color="000000"/>
            </w:tcBorders>
            <w:textDirection w:val="btLr"/>
            <w:vAlign w:val="center"/>
          </w:tcPr>
          <w:p w14:paraId="41C5BCCD" w14:textId="629690B6" w:rsidR="00C538D6" w:rsidRPr="000E294C" w:rsidRDefault="0082485C" w:rsidP="0082485C">
            <w:pPr>
              <w:tabs>
                <w:tab w:val="left" w:pos="993"/>
              </w:tabs>
              <w:spacing w:after="0" w:line="240" w:lineRule="auto"/>
              <w:ind w:firstLine="0"/>
              <w:jc w:val="center"/>
              <w:rPr>
                <w:color w:val="auto"/>
                <w:sz w:val="24"/>
                <w:szCs w:val="24"/>
                <w:lang w:val="pt-PT"/>
              </w:rPr>
            </w:pPr>
            <w:r w:rsidRPr="0082485C">
              <w:rPr>
                <w:color w:val="auto"/>
                <w:sz w:val="24"/>
                <w:szCs w:val="24"/>
              </w:rPr>
              <w:t>01 CONJUNTO</w:t>
            </w:r>
          </w:p>
        </w:tc>
        <w:tc>
          <w:tcPr>
            <w:tcW w:w="1049" w:type="dxa"/>
            <w:vMerge w:val="restart"/>
            <w:tcBorders>
              <w:top w:val="single" w:sz="8" w:space="0" w:color="000000"/>
              <w:left w:val="single" w:sz="8" w:space="0" w:color="000000"/>
              <w:right w:val="single" w:sz="8" w:space="0" w:color="000000"/>
            </w:tcBorders>
            <w:textDirection w:val="btLr"/>
            <w:vAlign w:val="center"/>
          </w:tcPr>
          <w:p w14:paraId="556BF752" w14:textId="54B96219" w:rsidR="00C538D6" w:rsidRPr="000E294C" w:rsidRDefault="0082485C" w:rsidP="0082485C">
            <w:pPr>
              <w:tabs>
                <w:tab w:val="left" w:pos="993"/>
              </w:tabs>
              <w:spacing w:after="0" w:line="240" w:lineRule="auto"/>
              <w:ind w:firstLine="0"/>
              <w:jc w:val="center"/>
              <w:rPr>
                <w:color w:val="auto"/>
                <w:sz w:val="24"/>
                <w:szCs w:val="24"/>
                <w:lang w:val="pt-PT"/>
              </w:rPr>
            </w:pPr>
            <w:r w:rsidRPr="0082485C">
              <w:rPr>
                <w:color w:val="auto"/>
                <w:sz w:val="24"/>
                <w:szCs w:val="24"/>
              </w:rPr>
              <w:t>09 CONJUNTOS</w:t>
            </w:r>
          </w:p>
        </w:tc>
      </w:tr>
      <w:tr w:rsidR="00C538D6" w:rsidRPr="000E294C" w14:paraId="7814FB3A" w14:textId="77777777" w:rsidTr="0082485C">
        <w:trPr>
          <w:trHeight w:val="1717"/>
          <w:jc w:val="center"/>
        </w:trPr>
        <w:tc>
          <w:tcPr>
            <w:tcW w:w="2974" w:type="dxa"/>
            <w:tcBorders>
              <w:top w:val="single" w:sz="8" w:space="0" w:color="000000"/>
              <w:left w:val="single" w:sz="8" w:space="0" w:color="000000"/>
              <w:bottom w:val="single" w:sz="8" w:space="0" w:color="000000"/>
              <w:right w:val="single" w:sz="8" w:space="0" w:color="000000"/>
            </w:tcBorders>
            <w:vAlign w:val="center"/>
          </w:tcPr>
          <w:p w14:paraId="27E6C44E" w14:textId="2B2B7201" w:rsidR="00C538D6" w:rsidRPr="000E294C" w:rsidRDefault="00C538D6" w:rsidP="0082485C">
            <w:pPr>
              <w:tabs>
                <w:tab w:val="left" w:pos="993"/>
              </w:tabs>
              <w:spacing w:after="0" w:line="240" w:lineRule="auto"/>
              <w:ind w:firstLine="0"/>
              <w:jc w:val="center"/>
              <w:rPr>
                <w:color w:val="auto"/>
                <w:sz w:val="24"/>
                <w:szCs w:val="24"/>
                <w:lang w:val="pt-PT"/>
              </w:rPr>
            </w:pPr>
            <w:r w:rsidRPr="000E294C">
              <w:rPr>
                <w:noProof/>
                <w:color w:val="auto"/>
                <w:sz w:val="24"/>
                <w:szCs w:val="24"/>
                <w:lang w:val="pt-PT"/>
              </w:rPr>
              <w:drawing>
                <wp:inline distT="0" distB="0" distL="0" distR="0" wp14:anchorId="1AC5B502" wp14:editId="70263DA7">
                  <wp:extent cx="1428750" cy="1038225"/>
                  <wp:effectExtent l="0" t="0" r="0" b="9525"/>
                  <wp:docPr id="1412223230" name="Imagem 7" descr="Uma imagem contendo ferrament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descr="Uma imagem contendo ferramenta&#10;&#10;Descrição gerada automaticament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28750" cy="1038225"/>
                          </a:xfrm>
                          <a:prstGeom prst="rect">
                            <a:avLst/>
                          </a:prstGeom>
                          <a:noFill/>
                          <a:ln>
                            <a:noFill/>
                          </a:ln>
                        </pic:spPr>
                      </pic:pic>
                    </a:graphicData>
                  </a:graphic>
                </wp:inline>
              </w:drawing>
            </w:r>
          </w:p>
        </w:tc>
        <w:tc>
          <w:tcPr>
            <w:tcW w:w="3749" w:type="dxa"/>
            <w:tcBorders>
              <w:top w:val="single" w:sz="8" w:space="0" w:color="000000"/>
              <w:left w:val="single" w:sz="8" w:space="0" w:color="000000"/>
              <w:bottom w:val="single" w:sz="8" w:space="0" w:color="000000"/>
              <w:right w:val="single" w:sz="8" w:space="0" w:color="000000"/>
            </w:tcBorders>
            <w:vAlign w:val="center"/>
          </w:tcPr>
          <w:p w14:paraId="40858890" w14:textId="77777777" w:rsidR="00C538D6" w:rsidRPr="000E294C" w:rsidRDefault="00C538D6" w:rsidP="0082485C">
            <w:pPr>
              <w:tabs>
                <w:tab w:val="left" w:pos="993"/>
              </w:tabs>
              <w:spacing w:after="0" w:line="240" w:lineRule="auto"/>
              <w:ind w:firstLine="0"/>
              <w:jc w:val="center"/>
              <w:rPr>
                <w:color w:val="auto"/>
                <w:sz w:val="24"/>
                <w:szCs w:val="24"/>
                <w:lang w:val="pt-PT"/>
              </w:rPr>
            </w:pPr>
            <w:r w:rsidRPr="000E294C">
              <w:rPr>
                <w:color w:val="auto"/>
                <w:sz w:val="24"/>
                <w:szCs w:val="24"/>
                <w:lang w:val="pt-PT"/>
              </w:rPr>
              <w:t>ALÇA DE COURO MARROM 100mmX20mm</w:t>
            </w:r>
          </w:p>
        </w:tc>
        <w:tc>
          <w:tcPr>
            <w:tcW w:w="1056" w:type="dxa"/>
            <w:tcBorders>
              <w:top w:val="single" w:sz="8" w:space="0" w:color="000000"/>
              <w:left w:val="single" w:sz="8" w:space="0" w:color="000000"/>
              <w:bottom w:val="single" w:sz="8" w:space="0" w:color="000000"/>
              <w:right w:val="single" w:sz="8" w:space="0" w:color="000000"/>
            </w:tcBorders>
            <w:vAlign w:val="center"/>
          </w:tcPr>
          <w:p w14:paraId="5DD4E25D"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4AFCF2C2"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64F9E8AC"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625FF369" w14:textId="77777777" w:rsidR="00C538D6" w:rsidRPr="000E294C" w:rsidRDefault="00C538D6" w:rsidP="0082485C">
            <w:pPr>
              <w:tabs>
                <w:tab w:val="left" w:pos="993"/>
              </w:tabs>
              <w:spacing w:after="0" w:line="240" w:lineRule="auto"/>
              <w:ind w:firstLine="0"/>
              <w:jc w:val="center"/>
              <w:rPr>
                <w:color w:val="auto"/>
                <w:sz w:val="24"/>
                <w:szCs w:val="24"/>
                <w:lang w:val="pt-PT"/>
              </w:rPr>
            </w:pPr>
            <w:r w:rsidRPr="000E294C">
              <w:rPr>
                <w:color w:val="auto"/>
                <w:sz w:val="24"/>
                <w:szCs w:val="24"/>
                <w:lang w:val="pt-PT"/>
              </w:rPr>
              <w:t>2</w:t>
            </w:r>
          </w:p>
        </w:tc>
        <w:tc>
          <w:tcPr>
            <w:tcW w:w="953" w:type="dxa"/>
            <w:vMerge/>
            <w:tcBorders>
              <w:left w:val="single" w:sz="8" w:space="0" w:color="000000"/>
              <w:right w:val="single" w:sz="8" w:space="0" w:color="000000"/>
            </w:tcBorders>
            <w:vAlign w:val="center"/>
            <w:hideMark/>
          </w:tcPr>
          <w:p w14:paraId="1609F6B0" w14:textId="77777777" w:rsidR="00C538D6" w:rsidRPr="000E294C" w:rsidRDefault="00C538D6" w:rsidP="0082485C">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174974DD" w14:textId="77777777" w:rsidR="00C538D6" w:rsidRPr="000E294C" w:rsidRDefault="00C538D6" w:rsidP="0082485C">
            <w:pPr>
              <w:tabs>
                <w:tab w:val="left" w:pos="993"/>
              </w:tabs>
              <w:spacing w:after="0" w:line="240" w:lineRule="auto"/>
              <w:ind w:firstLine="0"/>
              <w:jc w:val="center"/>
              <w:rPr>
                <w:color w:val="auto"/>
                <w:sz w:val="24"/>
                <w:szCs w:val="24"/>
                <w:lang w:val="pt-PT"/>
              </w:rPr>
            </w:pPr>
          </w:p>
        </w:tc>
      </w:tr>
      <w:tr w:rsidR="00C538D6" w:rsidRPr="000E294C" w14:paraId="195057F0" w14:textId="77777777" w:rsidTr="0082485C">
        <w:trPr>
          <w:trHeight w:val="895"/>
          <w:jc w:val="center"/>
        </w:trPr>
        <w:tc>
          <w:tcPr>
            <w:tcW w:w="2974" w:type="dxa"/>
            <w:tcBorders>
              <w:top w:val="single" w:sz="8" w:space="0" w:color="000000"/>
              <w:left w:val="single" w:sz="8" w:space="0" w:color="000000"/>
              <w:bottom w:val="single" w:sz="8" w:space="0" w:color="000000"/>
              <w:right w:val="single" w:sz="8" w:space="0" w:color="000000"/>
            </w:tcBorders>
            <w:vAlign w:val="center"/>
          </w:tcPr>
          <w:p w14:paraId="57F6E212" w14:textId="77777777" w:rsidR="00C538D6" w:rsidRPr="000E294C" w:rsidRDefault="00C538D6" w:rsidP="0082485C">
            <w:pPr>
              <w:tabs>
                <w:tab w:val="left" w:pos="993"/>
              </w:tabs>
              <w:spacing w:after="0" w:line="240" w:lineRule="auto"/>
              <w:ind w:firstLine="0"/>
              <w:jc w:val="center"/>
              <w:rPr>
                <w:color w:val="auto"/>
                <w:sz w:val="24"/>
                <w:szCs w:val="24"/>
                <w:lang w:val="pt-PT"/>
              </w:rPr>
            </w:pPr>
          </w:p>
        </w:tc>
        <w:tc>
          <w:tcPr>
            <w:tcW w:w="3749" w:type="dxa"/>
            <w:tcBorders>
              <w:top w:val="single" w:sz="8" w:space="0" w:color="000000"/>
              <w:left w:val="single" w:sz="8" w:space="0" w:color="000000"/>
              <w:bottom w:val="single" w:sz="8" w:space="0" w:color="000000"/>
              <w:right w:val="single" w:sz="8" w:space="0" w:color="000000"/>
            </w:tcBorders>
            <w:vAlign w:val="center"/>
          </w:tcPr>
          <w:p w14:paraId="4C563BB9" w14:textId="77777777" w:rsidR="00C538D6" w:rsidRPr="000E294C" w:rsidRDefault="00C538D6" w:rsidP="0082485C">
            <w:pPr>
              <w:tabs>
                <w:tab w:val="left" w:pos="993"/>
              </w:tabs>
              <w:spacing w:after="0" w:line="240" w:lineRule="auto"/>
              <w:ind w:firstLine="0"/>
              <w:jc w:val="center"/>
              <w:rPr>
                <w:color w:val="auto"/>
                <w:sz w:val="24"/>
                <w:szCs w:val="24"/>
                <w:lang w:val="pt-PT"/>
              </w:rPr>
            </w:pPr>
            <w:r w:rsidRPr="000E294C">
              <w:rPr>
                <w:color w:val="auto"/>
                <w:sz w:val="24"/>
                <w:szCs w:val="24"/>
                <w:lang w:val="pt-PT"/>
              </w:rPr>
              <w:t>ADESIVO DA LOGOMARCA SEBRAE COM 300mm DE ALTURA</w:t>
            </w:r>
          </w:p>
        </w:tc>
        <w:tc>
          <w:tcPr>
            <w:tcW w:w="1056" w:type="dxa"/>
            <w:tcBorders>
              <w:top w:val="single" w:sz="8" w:space="0" w:color="000000"/>
              <w:left w:val="single" w:sz="8" w:space="0" w:color="000000"/>
              <w:bottom w:val="single" w:sz="8" w:space="0" w:color="000000"/>
              <w:right w:val="single" w:sz="8" w:space="0" w:color="000000"/>
            </w:tcBorders>
            <w:vAlign w:val="center"/>
          </w:tcPr>
          <w:p w14:paraId="233E12E8"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1F681AEF"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77DE15B1" w14:textId="77777777" w:rsidR="00C538D6" w:rsidRPr="000E294C" w:rsidRDefault="00C538D6" w:rsidP="0082485C">
            <w:pPr>
              <w:tabs>
                <w:tab w:val="left" w:pos="993"/>
              </w:tabs>
              <w:spacing w:after="0" w:line="240" w:lineRule="auto"/>
              <w:ind w:firstLine="0"/>
              <w:jc w:val="center"/>
              <w:rPr>
                <w:color w:val="auto"/>
                <w:sz w:val="24"/>
                <w:szCs w:val="24"/>
                <w:lang w:val="pt-PT"/>
              </w:rPr>
            </w:pPr>
            <w:r w:rsidRPr="000E294C">
              <w:rPr>
                <w:color w:val="auto"/>
                <w:sz w:val="24"/>
                <w:szCs w:val="24"/>
                <w:lang w:val="pt-PT"/>
              </w:rPr>
              <w:t>1</w:t>
            </w:r>
          </w:p>
        </w:tc>
        <w:tc>
          <w:tcPr>
            <w:tcW w:w="953" w:type="dxa"/>
            <w:vMerge/>
            <w:tcBorders>
              <w:left w:val="single" w:sz="8" w:space="0" w:color="000000"/>
              <w:right w:val="single" w:sz="8" w:space="0" w:color="000000"/>
            </w:tcBorders>
            <w:vAlign w:val="center"/>
            <w:hideMark/>
          </w:tcPr>
          <w:p w14:paraId="1DF32376" w14:textId="77777777" w:rsidR="00C538D6" w:rsidRPr="000E294C" w:rsidRDefault="00C538D6" w:rsidP="0082485C">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13A41899" w14:textId="77777777" w:rsidR="00C538D6" w:rsidRPr="000E294C" w:rsidRDefault="00C538D6" w:rsidP="0082485C">
            <w:pPr>
              <w:tabs>
                <w:tab w:val="left" w:pos="993"/>
              </w:tabs>
              <w:spacing w:after="0" w:line="240" w:lineRule="auto"/>
              <w:ind w:firstLine="0"/>
              <w:jc w:val="center"/>
              <w:rPr>
                <w:color w:val="auto"/>
                <w:sz w:val="24"/>
                <w:szCs w:val="24"/>
                <w:lang w:val="pt-PT"/>
              </w:rPr>
            </w:pPr>
          </w:p>
        </w:tc>
      </w:tr>
      <w:tr w:rsidR="00C538D6" w:rsidRPr="000E294C" w14:paraId="3F4D41CA" w14:textId="77777777" w:rsidTr="0082485C">
        <w:trPr>
          <w:trHeight w:val="1656"/>
          <w:jc w:val="center"/>
        </w:trPr>
        <w:tc>
          <w:tcPr>
            <w:tcW w:w="2974" w:type="dxa"/>
            <w:tcBorders>
              <w:top w:val="single" w:sz="8" w:space="0" w:color="000000"/>
              <w:left w:val="single" w:sz="8" w:space="0" w:color="000000"/>
              <w:bottom w:val="single" w:sz="8" w:space="0" w:color="000000"/>
              <w:right w:val="single" w:sz="8" w:space="0" w:color="000000"/>
            </w:tcBorders>
            <w:vAlign w:val="center"/>
          </w:tcPr>
          <w:p w14:paraId="4EBB584A" w14:textId="5917211A" w:rsidR="00C538D6" w:rsidRPr="000E294C" w:rsidRDefault="00C538D6" w:rsidP="0082485C">
            <w:pPr>
              <w:tabs>
                <w:tab w:val="left" w:pos="993"/>
              </w:tabs>
              <w:spacing w:after="0" w:line="240" w:lineRule="auto"/>
              <w:ind w:firstLine="0"/>
              <w:jc w:val="center"/>
              <w:rPr>
                <w:color w:val="auto"/>
                <w:sz w:val="24"/>
                <w:szCs w:val="24"/>
                <w:lang w:val="pt-PT"/>
              </w:rPr>
            </w:pPr>
            <w:r w:rsidRPr="000E294C">
              <w:rPr>
                <w:noProof/>
                <w:color w:val="auto"/>
                <w:sz w:val="24"/>
                <w:szCs w:val="24"/>
                <w:lang w:val="pt-PT"/>
              </w:rPr>
              <w:drawing>
                <wp:inline distT="0" distB="0" distL="0" distR="0" wp14:anchorId="2DBDE0F9" wp14:editId="6575B825">
                  <wp:extent cx="1104900" cy="1095375"/>
                  <wp:effectExtent l="0" t="0" r="0" b="9525"/>
                  <wp:docPr id="1875227669" name="Imagem 6" descr="Foto em preto e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descr="Foto em preto e branco&#10;&#10;Descrição gerada automaticament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04900" cy="1095375"/>
                          </a:xfrm>
                          <a:prstGeom prst="rect">
                            <a:avLst/>
                          </a:prstGeom>
                          <a:noFill/>
                          <a:ln>
                            <a:noFill/>
                          </a:ln>
                        </pic:spPr>
                      </pic:pic>
                    </a:graphicData>
                  </a:graphic>
                </wp:inline>
              </w:drawing>
            </w:r>
          </w:p>
        </w:tc>
        <w:tc>
          <w:tcPr>
            <w:tcW w:w="3749" w:type="dxa"/>
            <w:tcBorders>
              <w:top w:val="single" w:sz="8" w:space="0" w:color="000000"/>
              <w:left w:val="single" w:sz="8" w:space="0" w:color="000000"/>
              <w:bottom w:val="single" w:sz="8" w:space="0" w:color="000000"/>
              <w:right w:val="single" w:sz="8" w:space="0" w:color="000000"/>
            </w:tcBorders>
            <w:vAlign w:val="center"/>
          </w:tcPr>
          <w:p w14:paraId="0436FDDB"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4CB56E69" w14:textId="77777777" w:rsidR="00C538D6" w:rsidRPr="000E294C" w:rsidRDefault="00C538D6" w:rsidP="0082485C">
            <w:pPr>
              <w:tabs>
                <w:tab w:val="left" w:pos="993"/>
              </w:tabs>
              <w:spacing w:after="0" w:line="240" w:lineRule="auto"/>
              <w:ind w:firstLine="0"/>
              <w:jc w:val="center"/>
              <w:rPr>
                <w:color w:val="auto"/>
                <w:sz w:val="24"/>
                <w:szCs w:val="24"/>
                <w:lang w:val="pt-PT"/>
              </w:rPr>
            </w:pPr>
            <w:r w:rsidRPr="000E294C">
              <w:rPr>
                <w:color w:val="auto"/>
                <w:sz w:val="24"/>
                <w:szCs w:val="24"/>
                <w:lang w:val="pt-PT"/>
              </w:rPr>
              <w:t>CORREDIÇA TELESCÓPIA 45cm DE 45KG COM AMORTECEDOR</w:t>
            </w:r>
          </w:p>
        </w:tc>
        <w:tc>
          <w:tcPr>
            <w:tcW w:w="1056" w:type="dxa"/>
            <w:tcBorders>
              <w:top w:val="single" w:sz="8" w:space="0" w:color="000000"/>
              <w:left w:val="single" w:sz="8" w:space="0" w:color="000000"/>
              <w:bottom w:val="single" w:sz="8" w:space="0" w:color="000000"/>
              <w:right w:val="single" w:sz="8" w:space="0" w:color="000000"/>
            </w:tcBorders>
            <w:vAlign w:val="center"/>
          </w:tcPr>
          <w:p w14:paraId="6759804B"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6F9BA864"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4197FACA" w14:textId="77777777" w:rsidR="00C538D6" w:rsidRPr="000E294C" w:rsidRDefault="00C538D6" w:rsidP="0082485C">
            <w:pPr>
              <w:tabs>
                <w:tab w:val="left" w:pos="993"/>
              </w:tabs>
              <w:spacing w:after="0" w:line="240" w:lineRule="auto"/>
              <w:ind w:firstLine="0"/>
              <w:jc w:val="center"/>
              <w:rPr>
                <w:color w:val="auto"/>
                <w:sz w:val="24"/>
                <w:szCs w:val="24"/>
                <w:lang w:val="pt-PT"/>
              </w:rPr>
            </w:pPr>
            <w:r w:rsidRPr="000E294C">
              <w:rPr>
                <w:color w:val="auto"/>
                <w:sz w:val="24"/>
                <w:szCs w:val="24"/>
                <w:lang w:val="pt-PT"/>
              </w:rPr>
              <w:t>1 PAR</w:t>
            </w:r>
          </w:p>
        </w:tc>
        <w:tc>
          <w:tcPr>
            <w:tcW w:w="953" w:type="dxa"/>
            <w:vMerge/>
            <w:tcBorders>
              <w:left w:val="single" w:sz="8" w:space="0" w:color="000000"/>
              <w:right w:val="single" w:sz="8" w:space="0" w:color="000000"/>
            </w:tcBorders>
            <w:vAlign w:val="center"/>
            <w:hideMark/>
          </w:tcPr>
          <w:p w14:paraId="7E7CF7F6" w14:textId="77777777" w:rsidR="00C538D6" w:rsidRPr="000E294C" w:rsidRDefault="00C538D6" w:rsidP="0082485C">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1B419DBE" w14:textId="77777777" w:rsidR="00C538D6" w:rsidRPr="000E294C" w:rsidRDefault="00C538D6" w:rsidP="0082485C">
            <w:pPr>
              <w:tabs>
                <w:tab w:val="left" w:pos="993"/>
              </w:tabs>
              <w:spacing w:after="0" w:line="240" w:lineRule="auto"/>
              <w:ind w:firstLine="0"/>
              <w:jc w:val="center"/>
              <w:rPr>
                <w:color w:val="auto"/>
                <w:sz w:val="24"/>
                <w:szCs w:val="24"/>
                <w:lang w:val="pt-PT"/>
              </w:rPr>
            </w:pPr>
          </w:p>
        </w:tc>
      </w:tr>
      <w:tr w:rsidR="00C538D6" w:rsidRPr="000E294C" w14:paraId="182184BF" w14:textId="77777777" w:rsidTr="0082485C">
        <w:trPr>
          <w:trHeight w:val="1770"/>
          <w:jc w:val="center"/>
        </w:trPr>
        <w:tc>
          <w:tcPr>
            <w:tcW w:w="2974" w:type="dxa"/>
            <w:tcBorders>
              <w:top w:val="single" w:sz="8" w:space="0" w:color="000000"/>
              <w:left w:val="single" w:sz="8" w:space="0" w:color="000000"/>
              <w:bottom w:val="single" w:sz="8" w:space="0" w:color="000000"/>
              <w:right w:val="single" w:sz="8" w:space="0" w:color="000000"/>
            </w:tcBorders>
            <w:vAlign w:val="center"/>
          </w:tcPr>
          <w:p w14:paraId="198EE472" w14:textId="3C3B4B8B" w:rsidR="00C538D6" w:rsidRPr="000E294C" w:rsidRDefault="00C538D6" w:rsidP="0082485C">
            <w:pPr>
              <w:tabs>
                <w:tab w:val="left" w:pos="993"/>
              </w:tabs>
              <w:spacing w:after="0" w:line="240" w:lineRule="auto"/>
              <w:ind w:firstLine="0"/>
              <w:jc w:val="center"/>
              <w:rPr>
                <w:color w:val="auto"/>
                <w:sz w:val="24"/>
                <w:szCs w:val="24"/>
                <w:lang w:val="pt-PT"/>
              </w:rPr>
            </w:pPr>
            <w:r w:rsidRPr="000E294C">
              <w:rPr>
                <w:noProof/>
                <w:color w:val="auto"/>
                <w:sz w:val="24"/>
                <w:szCs w:val="24"/>
                <w:lang w:val="pt-PT"/>
              </w:rPr>
              <w:drawing>
                <wp:inline distT="0" distB="0" distL="0" distR="0" wp14:anchorId="686C82BA" wp14:editId="13816112">
                  <wp:extent cx="1209675" cy="1104900"/>
                  <wp:effectExtent l="0" t="0" r="9525" b="0"/>
                  <wp:docPr id="1397341404" name="Imagem 5" descr="Foto em preto e branco de peças de meta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descr="Foto em preto e branco de peças de metal&#10;&#10;Descrição gerada automaticament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09675" cy="1104900"/>
                          </a:xfrm>
                          <a:prstGeom prst="rect">
                            <a:avLst/>
                          </a:prstGeom>
                          <a:noFill/>
                          <a:ln>
                            <a:noFill/>
                          </a:ln>
                        </pic:spPr>
                      </pic:pic>
                    </a:graphicData>
                  </a:graphic>
                </wp:inline>
              </w:drawing>
            </w:r>
          </w:p>
        </w:tc>
        <w:tc>
          <w:tcPr>
            <w:tcW w:w="3749" w:type="dxa"/>
            <w:tcBorders>
              <w:top w:val="single" w:sz="8" w:space="0" w:color="000000"/>
              <w:left w:val="single" w:sz="8" w:space="0" w:color="000000"/>
              <w:bottom w:val="single" w:sz="8" w:space="0" w:color="000000"/>
              <w:right w:val="single" w:sz="8" w:space="0" w:color="000000"/>
            </w:tcBorders>
            <w:vAlign w:val="center"/>
          </w:tcPr>
          <w:p w14:paraId="69A35929" w14:textId="77777777" w:rsidR="00C538D6" w:rsidRPr="000E294C" w:rsidRDefault="00C538D6" w:rsidP="0082485C">
            <w:pPr>
              <w:tabs>
                <w:tab w:val="left" w:pos="993"/>
              </w:tabs>
              <w:spacing w:after="0" w:line="240" w:lineRule="auto"/>
              <w:ind w:firstLine="0"/>
              <w:jc w:val="center"/>
              <w:rPr>
                <w:color w:val="auto"/>
                <w:sz w:val="24"/>
                <w:szCs w:val="24"/>
                <w:lang w:val="pt-PT"/>
              </w:rPr>
            </w:pPr>
            <w:r w:rsidRPr="000E294C">
              <w:rPr>
                <w:color w:val="auto"/>
                <w:sz w:val="24"/>
                <w:szCs w:val="24"/>
                <w:lang w:val="pt-PT"/>
              </w:rPr>
              <w:t>FECHADURA DE GAVETA DE MÓVEIS COM CHAVES</w:t>
            </w:r>
          </w:p>
        </w:tc>
        <w:tc>
          <w:tcPr>
            <w:tcW w:w="1056" w:type="dxa"/>
            <w:tcBorders>
              <w:top w:val="single" w:sz="8" w:space="0" w:color="000000"/>
              <w:left w:val="single" w:sz="8" w:space="0" w:color="000000"/>
              <w:bottom w:val="single" w:sz="8" w:space="0" w:color="000000"/>
              <w:right w:val="single" w:sz="8" w:space="0" w:color="000000"/>
            </w:tcBorders>
            <w:vAlign w:val="center"/>
          </w:tcPr>
          <w:p w14:paraId="3AA05B14"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34D2D84C"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17C0A0C5" w14:textId="77777777" w:rsidR="00C538D6" w:rsidRPr="000E294C" w:rsidRDefault="00C538D6" w:rsidP="0082485C">
            <w:pPr>
              <w:tabs>
                <w:tab w:val="left" w:pos="993"/>
              </w:tabs>
              <w:spacing w:after="0" w:line="240" w:lineRule="auto"/>
              <w:ind w:firstLine="0"/>
              <w:jc w:val="center"/>
              <w:rPr>
                <w:b/>
                <w:color w:val="auto"/>
                <w:sz w:val="24"/>
                <w:szCs w:val="24"/>
                <w:lang w:val="pt-PT"/>
              </w:rPr>
            </w:pPr>
          </w:p>
          <w:p w14:paraId="53E47224" w14:textId="77777777" w:rsidR="00C538D6" w:rsidRPr="000E294C" w:rsidRDefault="00C538D6" w:rsidP="0082485C">
            <w:pPr>
              <w:tabs>
                <w:tab w:val="left" w:pos="993"/>
              </w:tabs>
              <w:spacing w:after="0" w:line="240" w:lineRule="auto"/>
              <w:ind w:firstLine="0"/>
              <w:jc w:val="center"/>
              <w:rPr>
                <w:color w:val="auto"/>
                <w:sz w:val="24"/>
                <w:szCs w:val="24"/>
                <w:lang w:val="pt-PT"/>
              </w:rPr>
            </w:pPr>
            <w:r w:rsidRPr="000E294C">
              <w:rPr>
                <w:color w:val="auto"/>
                <w:sz w:val="24"/>
                <w:szCs w:val="24"/>
                <w:lang w:val="pt-PT"/>
              </w:rPr>
              <w:t>1</w:t>
            </w:r>
          </w:p>
        </w:tc>
        <w:tc>
          <w:tcPr>
            <w:tcW w:w="953" w:type="dxa"/>
            <w:vMerge/>
            <w:tcBorders>
              <w:left w:val="single" w:sz="8" w:space="0" w:color="000000"/>
              <w:right w:val="single" w:sz="8" w:space="0" w:color="000000"/>
            </w:tcBorders>
            <w:vAlign w:val="center"/>
            <w:hideMark/>
          </w:tcPr>
          <w:p w14:paraId="7DFBC157" w14:textId="77777777" w:rsidR="00C538D6" w:rsidRPr="000E294C" w:rsidRDefault="00C538D6" w:rsidP="0082485C">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3E3526E2" w14:textId="77777777" w:rsidR="00C538D6" w:rsidRPr="000E294C" w:rsidRDefault="00C538D6" w:rsidP="0082485C">
            <w:pPr>
              <w:tabs>
                <w:tab w:val="left" w:pos="993"/>
              </w:tabs>
              <w:spacing w:after="0" w:line="240" w:lineRule="auto"/>
              <w:ind w:firstLine="0"/>
              <w:jc w:val="center"/>
              <w:rPr>
                <w:color w:val="auto"/>
                <w:sz w:val="24"/>
                <w:szCs w:val="24"/>
                <w:lang w:val="pt-PT"/>
              </w:rPr>
            </w:pPr>
          </w:p>
        </w:tc>
      </w:tr>
      <w:tr w:rsidR="00C538D6" w:rsidRPr="000E294C" w14:paraId="4103DD9D" w14:textId="77777777" w:rsidTr="0082485C">
        <w:trPr>
          <w:trHeight w:val="1770"/>
          <w:jc w:val="center"/>
        </w:trPr>
        <w:tc>
          <w:tcPr>
            <w:tcW w:w="2974" w:type="dxa"/>
            <w:tcBorders>
              <w:top w:val="single" w:sz="8" w:space="0" w:color="000000"/>
              <w:left w:val="single" w:sz="8" w:space="0" w:color="000000"/>
              <w:bottom w:val="single" w:sz="8" w:space="0" w:color="000000"/>
              <w:right w:val="single" w:sz="8" w:space="0" w:color="000000"/>
            </w:tcBorders>
            <w:vAlign w:val="center"/>
          </w:tcPr>
          <w:p w14:paraId="0506EEFC" w14:textId="77DF7BA9" w:rsidR="00C538D6" w:rsidRPr="000E294C" w:rsidRDefault="00EF7D4B" w:rsidP="0082485C">
            <w:pPr>
              <w:tabs>
                <w:tab w:val="left" w:pos="993"/>
              </w:tabs>
              <w:spacing w:after="0" w:line="240" w:lineRule="auto"/>
              <w:ind w:firstLine="0"/>
              <w:jc w:val="center"/>
              <w:rPr>
                <w:color w:val="auto"/>
                <w:sz w:val="24"/>
                <w:szCs w:val="24"/>
                <w:lang w:val="pt-PT"/>
              </w:rPr>
            </w:pPr>
            <w:r>
              <w:rPr>
                <w:noProof/>
              </w:rPr>
              <w:drawing>
                <wp:inline distT="0" distB="0" distL="0" distR="0" wp14:anchorId="53980990" wp14:editId="0AB3CD3B">
                  <wp:extent cx="1533525" cy="1050290"/>
                  <wp:effectExtent l="0" t="0" r="9525" b="0"/>
                  <wp:docPr id="11" name="image6.png" descr="Uma imagem contendo peças de metal, cadeado, ga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png" descr="Uma imagem contendo peças de metal, cadeado, gato&#10;&#10;Descrição gerada automaticamente"/>
                          <pic:cNvPicPr>
                            <a:picLocks noChangeAspect="1"/>
                          </pic:cNvPicPr>
                        </pic:nvPicPr>
                        <pic:blipFill>
                          <a:blip r:embed="rId47" cstate="print"/>
                          <a:stretch>
                            <a:fillRect/>
                          </a:stretch>
                        </pic:blipFill>
                        <pic:spPr>
                          <a:xfrm>
                            <a:off x="0" y="0"/>
                            <a:ext cx="1533525" cy="1050290"/>
                          </a:xfrm>
                          <a:prstGeom prst="rect">
                            <a:avLst/>
                          </a:prstGeom>
                        </pic:spPr>
                      </pic:pic>
                    </a:graphicData>
                  </a:graphic>
                </wp:inline>
              </w:drawing>
            </w:r>
          </w:p>
        </w:tc>
        <w:tc>
          <w:tcPr>
            <w:tcW w:w="3749" w:type="dxa"/>
            <w:tcBorders>
              <w:top w:val="single" w:sz="8" w:space="0" w:color="000000"/>
              <w:left w:val="single" w:sz="8" w:space="0" w:color="000000"/>
              <w:bottom w:val="single" w:sz="8" w:space="0" w:color="000000"/>
              <w:right w:val="single" w:sz="8" w:space="0" w:color="000000"/>
            </w:tcBorders>
            <w:vAlign w:val="center"/>
          </w:tcPr>
          <w:p w14:paraId="760AF629" w14:textId="7591AA77" w:rsidR="00C538D6" w:rsidRPr="00EF7D4B" w:rsidRDefault="00EF7D4B" w:rsidP="0082485C">
            <w:pPr>
              <w:tabs>
                <w:tab w:val="left" w:pos="993"/>
              </w:tabs>
              <w:spacing w:after="0" w:line="240" w:lineRule="auto"/>
              <w:ind w:firstLine="0"/>
              <w:jc w:val="center"/>
              <w:rPr>
                <w:bCs/>
                <w:color w:val="auto"/>
                <w:sz w:val="24"/>
                <w:szCs w:val="24"/>
                <w:lang w:val="pt-PT"/>
              </w:rPr>
            </w:pPr>
            <w:r w:rsidRPr="00EF7D4B">
              <w:rPr>
                <w:bCs/>
                <w:color w:val="auto"/>
                <w:sz w:val="24"/>
                <w:szCs w:val="24"/>
                <w:lang w:val="pt-PT"/>
              </w:rPr>
              <w:t>PUXADOR 300mm</w:t>
            </w:r>
          </w:p>
        </w:tc>
        <w:tc>
          <w:tcPr>
            <w:tcW w:w="1056" w:type="dxa"/>
            <w:tcBorders>
              <w:top w:val="single" w:sz="8" w:space="0" w:color="000000"/>
              <w:left w:val="single" w:sz="8" w:space="0" w:color="000000"/>
              <w:bottom w:val="single" w:sz="8" w:space="0" w:color="000000"/>
              <w:right w:val="single" w:sz="8" w:space="0" w:color="000000"/>
            </w:tcBorders>
            <w:vAlign w:val="center"/>
          </w:tcPr>
          <w:p w14:paraId="1D928114" w14:textId="70457C02" w:rsidR="00C538D6" w:rsidRPr="000E294C" w:rsidRDefault="00EF7D4B" w:rsidP="0082485C">
            <w:pPr>
              <w:tabs>
                <w:tab w:val="left" w:pos="993"/>
              </w:tabs>
              <w:spacing w:after="0" w:line="240" w:lineRule="auto"/>
              <w:ind w:firstLine="0"/>
              <w:jc w:val="center"/>
              <w:rPr>
                <w:b/>
                <w:color w:val="auto"/>
                <w:sz w:val="24"/>
                <w:szCs w:val="24"/>
                <w:lang w:val="pt-PT"/>
              </w:rPr>
            </w:pPr>
            <w:r>
              <w:rPr>
                <w:b/>
                <w:color w:val="auto"/>
                <w:sz w:val="24"/>
                <w:szCs w:val="24"/>
                <w:lang w:val="pt-PT"/>
              </w:rPr>
              <w:t>2</w:t>
            </w:r>
          </w:p>
        </w:tc>
        <w:tc>
          <w:tcPr>
            <w:tcW w:w="953" w:type="dxa"/>
            <w:vMerge/>
            <w:tcBorders>
              <w:left w:val="single" w:sz="8" w:space="0" w:color="000000"/>
              <w:right w:val="single" w:sz="8" w:space="0" w:color="000000"/>
            </w:tcBorders>
            <w:vAlign w:val="center"/>
          </w:tcPr>
          <w:p w14:paraId="186E8B40" w14:textId="77777777" w:rsidR="00C538D6" w:rsidRPr="000E294C" w:rsidRDefault="00C538D6" w:rsidP="0082485C">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tcPr>
          <w:p w14:paraId="63E0C574" w14:textId="77777777" w:rsidR="00C538D6" w:rsidRPr="000E294C" w:rsidRDefault="00C538D6" w:rsidP="0082485C">
            <w:pPr>
              <w:tabs>
                <w:tab w:val="left" w:pos="993"/>
              </w:tabs>
              <w:spacing w:after="0" w:line="240" w:lineRule="auto"/>
              <w:ind w:firstLine="0"/>
              <w:jc w:val="center"/>
              <w:rPr>
                <w:color w:val="auto"/>
                <w:sz w:val="24"/>
                <w:szCs w:val="24"/>
                <w:lang w:val="pt-PT"/>
              </w:rPr>
            </w:pPr>
          </w:p>
        </w:tc>
      </w:tr>
      <w:tr w:rsidR="00091EAE" w:rsidRPr="000E294C" w14:paraId="08833623" w14:textId="77777777" w:rsidTr="007A1E9B">
        <w:trPr>
          <w:trHeight w:val="1770"/>
          <w:jc w:val="center"/>
        </w:trPr>
        <w:tc>
          <w:tcPr>
            <w:tcW w:w="2974" w:type="dxa"/>
            <w:tcBorders>
              <w:top w:val="single" w:sz="8" w:space="0" w:color="000000"/>
              <w:left w:val="single" w:sz="8" w:space="0" w:color="000000"/>
              <w:bottom w:val="single" w:sz="8" w:space="0" w:color="000000"/>
              <w:right w:val="single" w:sz="8" w:space="0" w:color="000000"/>
            </w:tcBorders>
          </w:tcPr>
          <w:p w14:paraId="5FF173F2" w14:textId="76C6E9B8" w:rsidR="00091EAE" w:rsidRPr="000E294C" w:rsidRDefault="00000000" w:rsidP="00091EAE">
            <w:pPr>
              <w:tabs>
                <w:tab w:val="left" w:pos="993"/>
              </w:tabs>
              <w:spacing w:after="0" w:line="240" w:lineRule="auto"/>
              <w:ind w:firstLine="0"/>
              <w:jc w:val="center"/>
              <w:rPr>
                <w:color w:val="auto"/>
                <w:sz w:val="24"/>
                <w:szCs w:val="24"/>
                <w:lang w:val="pt-PT"/>
              </w:rPr>
            </w:pPr>
            <w:r>
              <w:rPr>
                <w:rFonts w:ascii="Calibri" w:hAnsi="Calibri" w:cs="Calibri"/>
              </w:rPr>
              <w:pict w14:anchorId="664EC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jpeg" o:spid="_x0000_s2050" type="#_x0000_t75" style="position:absolute;left:0;text-align:left;margin-left:13.1pt;margin-top:16.55pt;width:113.35pt;height:56.25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
                  <v:imagedata r:id="rId48" o:title=""/>
                  <w10:wrap anchorx="page" anchory="page"/>
                </v:shape>
              </w:pict>
            </w:r>
          </w:p>
        </w:tc>
        <w:tc>
          <w:tcPr>
            <w:tcW w:w="3749" w:type="dxa"/>
            <w:tcBorders>
              <w:top w:val="single" w:sz="8" w:space="0" w:color="000000"/>
              <w:left w:val="single" w:sz="8" w:space="0" w:color="000000"/>
              <w:bottom w:val="single" w:sz="8" w:space="0" w:color="000000"/>
              <w:right w:val="single" w:sz="8" w:space="0" w:color="000000"/>
            </w:tcBorders>
          </w:tcPr>
          <w:p w14:paraId="48013FD7" w14:textId="77777777" w:rsidR="00091EAE" w:rsidRDefault="00091EAE" w:rsidP="00091EAE">
            <w:pPr>
              <w:pStyle w:val="TableParagraph"/>
              <w:rPr>
                <w:b/>
              </w:rPr>
            </w:pPr>
          </w:p>
          <w:p w14:paraId="72FAE8A7" w14:textId="77777777" w:rsidR="00091EAE" w:rsidRDefault="00091EAE" w:rsidP="00091EAE">
            <w:pPr>
              <w:pStyle w:val="TableParagraph"/>
              <w:spacing w:before="1"/>
              <w:rPr>
                <w:b/>
                <w:sz w:val="26"/>
              </w:rPr>
            </w:pPr>
          </w:p>
          <w:p w14:paraId="4CF9F5FC" w14:textId="1EBC4ECC" w:rsidR="00091EAE" w:rsidRPr="000E294C" w:rsidRDefault="00091EAE" w:rsidP="00091EAE">
            <w:pPr>
              <w:tabs>
                <w:tab w:val="left" w:pos="993"/>
              </w:tabs>
              <w:spacing w:after="0" w:line="240" w:lineRule="auto"/>
              <w:ind w:firstLine="0"/>
              <w:jc w:val="center"/>
              <w:rPr>
                <w:b/>
                <w:color w:val="auto"/>
                <w:sz w:val="24"/>
                <w:szCs w:val="24"/>
                <w:lang w:val="pt-PT"/>
              </w:rPr>
            </w:pPr>
            <w:r>
              <w:t>ELÁSTICO</w:t>
            </w:r>
            <w:r>
              <w:rPr>
                <w:spacing w:val="2"/>
              </w:rPr>
              <w:t xml:space="preserve"> </w:t>
            </w:r>
            <w:r>
              <w:t>PRETO</w:t>
            </w:r>
            <w:r>
              <w:rPr>
                <w:spacing w:val="2"/>
              </w:rPr>
              <w:t xml:space="preserve"> </w:t>
            </w:r>
            <w:r>
              <w:t>ROLIÇO</w:t>
            </w:r>
            <w:r>
              <w:rPr>
                <w:spacing w:val="2"/>
              </w:rPr>
              <w:t xml:space="preserve"> </w:t>
            </w:r>
            <w:r>
              <w:t>2mm,</w:t>
            </w:r>
            <w:r>
              <w:rPr>
                <w:spacing w:val="2"/>
              </w:rPr>
              <w:t xml:space="preserve"> </w:t>
            </w:r>
            <w:r>
              <w:t>PARA</w:t>
            </w:r>
            <w:r>
              <w:rPr>
                <w:spacing w:val="1"/>
              </w:rPr>
              <w:t xml:space="preserve"> </w:t>
            </w:r>
            <w:r>
              <w:t>PRENDER</w:t>
            </w:r>
            <w:r>
              <w:rPr>
                <w:spacing w:val="-47"/>
              </w:rPr>
              <w:t xml:space="preserve"> </w:t>
            </w:r>
            <w:r>
              <w:t>OS</w:t>
            </w:r>
            <w:r>
              <w:rPr>
                <w:spacing w:val="-1"/>
              </w:rPr>
              <w:t xml:space="preserve"> </w:t>
            </w:r>
            <w:r>
              <w:t>LIVROS 600mm</w:t>
            </w:r>
            <w:r>
              <w:rPr>
                <w:spacing w:val="1"/>
              </w:rPr>
              <w:t xml:space="preserve"> </w:t>
            </w:r>
            <w:r>
              <w:t>DE</w:t>
            </w:r>
            <w:r>
              <w:rPr>
                <w:spacing w:val="1"/>
              </w:rPr>
              <w:t xml:space="preserve"> </w:t>
            </w:r>
            <w:r>
              <w:t>COMPRIMENTO</w:t>
            </w:r>
          </w:p>
        </w:tc>
        <w:tc>
          <w:tcPr>
            <w:tcW w:w="1056" w:type="dxa"/>
            <w:tcBorders>
              <w:top w:val="single" w:sz="8" w:space="0" w:color="000000"/>
              <w:left w:val="single" w:sz="8" w:space="0" w:color="000000"/>
              <w:bottom w:val="single" w:sz="8" w:space="0" w:color="000000"/>
              <w:right w:val="single" w:sz="8" w:space="0" w:color="000000"/>
            </w:tcBorders>
          </w:tcPr>
          <w:p w14:paraId="3927B2F7" w14:textId="77777777" w:rsidR="00091EAE" w:rsidRDefault="00091EAE" w:rsidP="00091EAE">
            <w:pPr>
              <w:pStyle w:val="TableParagraph"/>
              <w:rPr>
                <w:b/>
              </w:rPr>
            </w:pPr>
          </w:p>
          <w:p w14:paraId="430972D1" w14:textId="77777777" w:rsidR="00091EAE" w:rsidRDefault="00091EAE" w:rsidP="00091EAE">
            <w:pPr>
              <w:pStyle w:val="TableParagraph"/>
              <w:rPr>
                <w:b/>
              </w:rPr>
            </w:pPr>
          </w:p>
          <w:p w14:paraId="2C5EB40B" w14:textId="5C868188" w:rsidR="00091EAE" w:rsidRPr="000E294C" w:rsidRDefault="00091EAE" w:rsidP="00091EAE">
            <w:pPr>
              <w:tabs>
                <w:tab w:val="left" w:pos="993"/>
              </w:tabs>
              <w:spacing w:after="0" w:line="240" w:lineRule="auto"/>
              <w:ind w:firstLine="0"/>
              <w:jc w:val="center"/>
              <w:rPr>
                <w:b/>
                <w:color w:val="auto"/>
                <w:sz w:val="24"/>
                <w:szCs w:val="24"/>
                <w:lang w:val="pt-PT"/>
              </w:rPr>
            </w:pPr>
            <w:r>
              <w:t>5</w:t>
            </w:r>
          </w:p>
        </w:tc>
        <w:tc>
          <w:tcPr>
            <w:tcW w:w="953" w:type="dxa"/>
            <w:vMerge/>
            <w:tcBorders>
              <w:left w:val="single" w:sz="8" w:space="0" w:color="000000"/>
              <w:bottom w:val="single" w:sz="4" w:space="0" w:color="auto"/>
              <w:right w:val="single" w:sz="8" w:space="0" w:color="000000"/>
            </w:tcBorders>
            <w:vAlign w:val="center"/>
          </w:tcPr>
          <w:p w14:paraId="482DC843" w14:textId="77777777" w:rsidR="00091EAE" w:rsidRPr="000E294C" w:rsidRDefault="00091EAE" w:rsidP="00091EAE">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bottom w:val="single" w:sz="4" w:space="0" w:color="auto"/>
              <w:right w:val="single" w:sz="8" w:space="0" w:color="000000"/>
            </w:tcBorders>
            <w:vAlign w:val="center"/>
          </w:tcPr>
          <w:p w14:paraId="1F688A02" w14:textId="77777777" w:rsidR="00091EAE" w:rsidRPr="000E294C" w:rsidRDefault="00091EAE" w:rsidP="00091EAE">
            <w:pPr>
              <w:tabs>
                <w:tab w:val="left" w:pos="993"/>
              </w:tabs>
              <w:spacing w:after="0" w:line="240" w:lineRule="auto"/>
              <w:ind w:firstLine="0"/>
              <w:jc w:val="center"/>
              <w:rPr>
                <w:color w:val="auto"/>
                <w:sz w:val="24"/>
                <w:szCs w:val="24"/>
                <w:lang w:val="pt-PT"/>
              </w:rPr>
            </w:pPr>
          </w:p>
        </w:tc>
      </w:tr>
    </w:tbl>
    <w:p w14:paraId="072A6A3F" w14:textId="77777777" w:rsidR="002B10ED" w:rsidRDefault="002B10ED" w:rsidP="000A6889">
      <w:pPr>
        <w:tabs>
          <w:tab w:val="left" w:pos="993"/>
        </w:tabs>
        <w:spacing w:after="0" w:line="240" w:lineRule="auto"/>
        <w:ind w:firstLine="0"/>
        <w:rPr>
          <w:color w:val="auto"/>
          <w:sz w:val="24"/>
          <w:szCs w:val="24"/>
        </w:rPr>
      </w:pPr>
    </w:p>
    <w:p w14:paraId="75C21DC0" w14:textId="77777777" w:rsidR="00091EAE" w:rsidRDefault="00091EAE" w:rsidP="000A6889">
      <w:pPr>
        <w:tabs>
          <w:tab w:val="left" w:pos="993"/>
        </w:tabs>
        <w:spacing w:after="0" w:line="240" w:lineRule="auto"/>
        <w:ind w:firstLine="0"/>
        <w:rPr>
          <w:color w:val="auto"/>
          <w:sz w:val="24"/>
          <w:szCs w:val="24"/>
        </w:rPr>
      </w:pPr>
    </w:p>
    <w:p w14:paraId="10FB4005" w14:textId="77777777" w:rsidR="00091EAE" w:rsidRDefault="00091EAE" w:rsidP="000A6889">
      <w:pPr>
        <w:tabs>
          <w:tab w:val="left" w:pos="993"/>
        </w:tabs>
        <w:spacing w:after="0" w:line="240" w:lineRule="auto"/>
        <w:ind w:firstLine="0"/>
        <w:rPr>
          <w:color w:val="auto"/>
          <w:sz w:val="24"/>
          <w:szCs w:val="24"/>
        </w:rPr>
      </w:pPr>
    </w:p>
    <w:tbl>
      <w:tblPr>
        <w:tblW w:w="978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974"/>
        <w:gridCol w:w="3749"/>
        <w:gridCol w:w="1056"/>
        <w:gridCol w:w="953"/>
        <w:gridCol w:w="1049"/>
      </w:tblGrid>
      <w:tr w:rsidR="00091EAE" w:rsidRPr="000E294C" w14:paraId="09A1DA77" w14:textId="77777777" w:rsidTr="00F93525">
        <w:trPr>
          <w:trHeight w:val="560"/>
          <w:jc w:val="center"/>
        </w:trPr>
        <w:tc>
          <w:tcPr>
            <w:tcW w:w="2974" w:type="dxa"/>
            <w:tcBorders>
              <w:top w:val="single" w:sz="8" w:space="0" w:color="000000"/>
              <w:left w:val="single" w:sz="8" w:space="0" w:color="000000"/>
              <w:bottom w:val="single" w:sz="8" w:space="0" w:color="000000"/>
              <w:right w:val="single" w:sz="8" w:space="0" w:color="000000"/>
            </w:tcBorders>
            <w:vAlign w:val="center"/>
            <w:hideMark/>
          </w:tcPr>
          <w:p w14:paraId="2622009F" w14:textId="77777777" w:rsidR="00091EAE" w:rsidRPr="000E294C" w:rsidRDefault="00091EA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lastRenderedPageBreak/>
              <w:t>IMAGEM DE REFERÊNCIA</w:t>
            </w:r>
          </w:p>
        </w:tc>
        <w:tc>
          <w:tcPr>
            <w:tcW w:w="3749" w:type="dxa"/>
            <w:tcBorders>
              <w:top w:val="single" w:sz="8" w:space="0" w:color="000000"/>
              <w:left w:val="single" w:sz="8" w:space="0" w:color="000000"/>
              <w:bottom w:val="single" w:sz="8" w:space="0" w:color="000000"/>
              <w:right w:val="single" w:sz="8" w:space="0" w:color="000000"/>
            </w:tcBorders>
            <w:vAlign w:val="center"/>
            <w:hideMark/>
          </w:tcPr>
          <w:p w14:paraId="017E9A29" w14:textId="77777777" w:rsidR="00091EAE" w:rsidRPr="000E294C" w:rsidRDefault="00091EA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t>DESCRIÇÃO</w:t>
            </w:r>
          </w:p>
        </w:tc>
        <w:tc>
          <w:tcPr>
            <w:tcW w:w="1056" w:type="dxa"/>
            <w:tcBorders>
              <w:top w:val="single" w:sz="8" w:space="0" w:color="000000"/>
              <w:left w:val="single" w:sz="8" w:space="0" w:color="000000"/>
              <w:bottom w:val="single" w:sz="8" w:space="0" w:color="000000"/>
              <w:right w:val="single" w:sz="8" w:space="0" w:color="000000"/>
            </w:tcBorders>
            <w:vAlign w:val="center"/>
            <w:hideMark/>
          </w:tcPr>
          <w:p w14:paraId="70ECD02D" w14:textId="77777777" w:rsidR="00091EAE" w:rsidRPr="000E294C" w:rsidRDefault="00091EA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t>Qtde UNIT</w:t>
            </w:r>
          </w:p>
        </w:tc>
        <w:tc>
          <w:tcPr>
            <w:tcW w:w="953" w:type="dxa"/>
            <w:tcBorders>
              <w:top w:val="single" w:sz="8" w:space="0" w:color="000000"/>
              <w:left w:val="single" w:sz="8" w:space="0" w:color="000000"/>
              <w:bottom w:val="single" w:sz="8" w:space="0" w:color="000000"/>
              <w:right w:val="single" w:sz="8" w:space="0" w:color="000000"/>
            </w:tcBorders>
            <w:vAlign w:val="center"/>
            <w:hideMark/>
          </w:tcPr>
          <w:p w14:paraId="47FB3629" w14:textId="77777777" w:rsidR="00091EAE" w:rsidRPr="000E294C" w:rsidRDefault="00091EA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t>QTDE</w:t>
            </w:r>
          </w:p>
          <w:p w14:paraId="0B59AE92" w14:textId="77777777" w:rsidR="00091EAE" w:rsidRPr="000E294C" w:rsidRDefault="00091EA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t>CONJ</w:t>
            </w:r>
          </w:p>
        </w:tc>
        <w:tc>
          <w:tcPr>
            <w:tcW w:w="1049" w:type="dxa"/>
            <w:tcBorders>
              <w:top w:val="single" w:sz="8" w:space="0" w:color="000000"/>
              <w:left w:val="single" w:sz="8" w:space="0" w:color="000000"/>
              <w:bottom w:val="single" w:sz="8" w:space="0" w:color="000000"/>
              <w:right w:val="single" w:sz="8" w:space="0" w:color="000000"/>
            </w:tcBorders>
            <w:vAlign w:val="center"/>
            <w:hideMark/>
          </w:tcPr>
          <w:p w14:paraId="0A8ACB31" w14:textId="77777777" w:rsidR="00091EAE" w:rsidRPr="000E294C" w:rsidRDefault="00091EA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t>TOTAL</w:t>
            </w:r>
          </w:p>
        </w:tc>
      </w:tr>
      <w:tr w:rsidR="00091EAE" w:rsidRPr="000E294C" w14:paraId="6CD000C8" w14:textId="77777777" w:rsidTr="00C2687D">
        <w:trPr>
          <w:trHeight w:val="2092"/>
          <w:jc w:val="center"/>
        </w:trPr>
        <w:tc>
          <w:tcPr>
            <w:tcW w:w="2974" w:type="dxa"/>
            <w:tcBorders>
              <w:top w:val="single" w:sz="8" w:space="0" w:color="000000"/>
              <w:left w:val="single" w:sz="8" w:space="0" w:color="000000"/>
              <w:bottom w:val="single" w:sz="8" w:space="0" w:color="000000"/>
              <w:right w:val="single" w:sz="8" w:space="0" w:color="000000"/>
            </w:tcBorders>
          </w:tcPr>
          <w:p w14:paraId="48C39156" w14:textId="77777777" w:rsidR="00091EAE" w:rsidRDefault="00091EAE" w:rsidP="00091EAE">
            <w:pPr>
              <w:pStyle w:val="TableParagraph"/>
              <w:spacing w:before="10"/>
              <w:rPr>
                <w:b/>
                <w:sz w:val="13"/>
              </w:rPr>
            </w:pPr>
          </w:p>
          <w:p w14:paraId="2146BB88" w14:textId="11AB64B1" w:rsidR="00091EAE" w:rsidRPr="000E294C" w:rsidRDefault="009E76AF" w:rsidP="00091EAE">
            <w:pPr>
              <w:tabs>
                <w:tab w:val="left" w:pos="993"/>
              </w:tabs>
              <w:spacing w:after="0" w:line="240" w:lineRule="auto"/>
              <w:ind w:firstLine="0"/>
              <w:jc w:val="center"/>
              <w:rPr>
                <w:color w:val="auto"/>
                <w:sz w:val="24"/>
                <w:szCs w:val="24"/>
                <w:lang w:val="pt-PT"/>
              </w:rPr>
            </w:pPr>
            <w:r>
              <w:rPr>
                <w:noProof/>
                <w:sz w:val="20"/>
              </w:rPr>
              <w:pict w14:anchorId="59A9237E">
                <v:shape id="image7.jpeg" o:spid="_x0000_i1025" type="#_x0000_t75" alt="Uma imagem contendo chave inglesa&#10;&#10;Descrição gerada automaticamente" style="width:87pt;height:88.2pt;visibility:visible;mso-wrap-style:square">
                  <v:imagedata r:id="rId49" o:title="Uma imagem contendo chave inglesa&#10;&#10;Descrição gerada automaticamente"/>
                </v:shape>
              </w:pict>
            </w:r>
          </w:p>
        </w:tc>
        <w:tc>
          <w:tcPr>
            <w:tcW w:w="3749" w:type="dxa"/>
            <w:tcBorders>
              <w:top w:val="single" w:sz="8" w:space="0" w:color="000000"/>
              <w:left w:val="single" w:sz="8" w:space="0" w:color="000000"/>
              <w:right w:val="single" w:sz="8" w:space="0" w:color="000000"/>
            </w:tcBorders>
          </w:tcPr>
          <w:p w14:paraId="7742829C" w14:textId="77777777" w:rsidR="00091EAE" w:rsidRDefault="00091EAE" w:rsidP="00091EAE">
            <w:pPr>
              <w:pStyle w:val="TableParagraph"/>
              <w:spacing w:before="3"/>
              <w:rPr>
                <w:b/>
                <w:sz w:val="24"/>
              </w:rPr>
            </w:pPr>
          </w:p>
          <w:p w14:paraId="4D99903C" w14:textId="77777777" w:rsidR="00091EAE" w:rsidRDefault="00091EAE" w:rsidP="00091EAE">
            <w:pPr>
              <w:pStyle w:val="TableParagraph"/>
              <w:spacing w:line="256" w:lineRule="auto"/>
              <w:ind w:left="38"/>
            </w:pPr>
            <w:r>
              <w:t>PISTÃO A GÁS 150N PARA PORTA BASCULANTE</w:t>
            </w:r>
            <w:r>
              <w:rPr>
                <w:spacing w:val="-47"/>
              </w:rPr>
              <w:t xml:space="preserve"> </w:t>
            </w:r>
            <w:r>
              <w:t>COM</w:t>
            </w:r>
            <w:r>
              <w:rPr>
                <w:spacing w:val="1"/>
              </w:rPr>
              <w:t xml:space="preserve"> </w:t>
            </w:r>
            <w:r>
              <w:t>DUPLO</w:t>
            </w:r>
            <w:r>
              <w:rPr>
                <w:spacing w:val="1"/>
              </w:rPr>
              <w:t xml:space="preserve"> </w:t>
            </w:r>
            <w:r>
              <w:t>AMORTECIMENTO</w:t>
            </w:r>
            <w:r>
              <w:rPr>
                <w:spacing w:val="1"/>
              </w:rPr>
              <w:t xml:space="preserve"> </w:t>
            </w:r>
            <w:r>
              <w:t>(DIREITA E</w:t>
            </w:r>
            <w:r>
              <w:rPr>
                <w:spacing w:val="1"/>
              </w:rPr>
              <w:t xml:space="preserve"> </w:t>
            </w:r>
            <w:r>
              <w:t>ESQUERDA).</w:t>
            </w:r>
          </w:p>
          <w:p w14:paraId="41E2BB5E" w14:textId="173F277D" w:rsidR="00091EAE" w:rsidRPr="000E294C" w:rsidRDefault="00091EAE" w:rsidP="00091EAE">
            <w:pPr>
              <w:tabs>
                <w:tab w:val="left" w:pos="993"/>
              </w:tabs>
              <w:spacing w:after="0" w:line="240" w:lineRule="auto"/>
              <w:jc w:val="center"/>
              <w:rPr>
                <w:b/>
                <w:color w:val="auto"/>
                <w:sz w:val="24"/>
                <w:szCs w:val="24"/>
                <w:lang w:val="pt-PT"/>
              </w:rPr>
            </w:pPr>
            <w:r>
              <w:t>PARA</w:t>
            </w:r>
            <w:r>
              <w:rPr>
                <w:spacing w:val="-1"/>
              </w:rPr>
              <w:t xml:space="preserve"> </w:t>
            </w:r>
            <w:r>
              <w:t>MANTER</w:t>
            </w:r>
            <w:r>
              <w:rPr>
                <w:spacing w:val="1"/>
              </w:rPr>
              <w:t xml:space="preserve"> </w:t>
            </w:r>
            <w:r>
              <w:t>A TAMPA DA CAIXA</w:t>
            </w:r>
            <w:r>
              <w:rPr>
                <w:spacing w:val="-1"/>
              </w:rPr>
              <w:t xml:space="preserve"> </w:t>
            </w:r>
            <w:r>
              <w:t>ABERTA.</w:t>
            </w:r>
          </w:p>
        </w:tc>
        <w:tc>
          <w:tcPr>
            <w:tcW w:w="1056" w:type="dxa"/>
            <w:tcBorders>
              <w:top w:val="single" w:sz="8" w:space="0" w:color="000000"/>
              <w:left w:val="single" w:sz="8" w:space="0" w:color="000000"/>
              <w:bottom w:val="single" w:sz="8" w:space="0" w:color="000000"/>
              <w:right w:val="single" w:sz="8" w:space="0" w:color="000000"/>
            </w:tcBorders>
            <w:vAlign w:val="center"/>
          </w:tcPr>
          <w:p w14:paraId="6CDAAA25" w14:textId="77777777" w:rsidR="00091EAE" w:rsidRDefault="00091EAE" w:rsidP="00C2687D">
            <w:pPr>
              <w:pStyle w:val="TableParagraph"/>
              <w:jc w:val="center"/>
              <w:rPr>
                <w:b/>
              </w:rPr>
            </w:pPr>
          </w:p>
          <w:p w14:paraId="1BBE2F13" w14:textId="77777777" w:rsidR="00091EAE" w:rsidRDefault="00091EAE" w:rsidP="00C2687D">
            <w:pPr>
              <w:pStyle w:val="TableParagraph"/>
              <w:jc w:val="center"/>
              <w:rPr>
                <w:b/>
              </w:rPr>
            </w:pPr>
          </w:p>
          <w:p w14:paraId="68F9C808" w14:textId="6A20B973" w:rsidR="00091EAE" w:rsidRPr="000E294C" w:rsidRDefault="00091EAE" w:rsidP="00C2687D">
            <w:pPr>
              <w:tabs>
                <w:tab w:val="left" w:pos="993"/>
              </w:tabs>
              <w:spacing w:after="0" w:line="240" w:lineRule="auto"/>
              <w:ind w:firstLine="0"/>
              <w:jc w:val="center"/>
              <w:rPr>
                <w:color w:val="auto"/>
                <w:sz w:val="24"/>
                <w:szCs w:val="24"/>
                <w:lang w:val="pt-PT"/>
              </w:rPr>
            </w:pPr>
            <w:r>
              <w:t>1</w:t>
            </w:r>
            <w:r>
              <w:rPr>
                <w:spacing w:val="1"/>
              </w:rPr>
              <w:t xml:space="preserve"> </w:t>
            </w:r>
            <w:r>
              <w:t>PAR</w:t>
            </w:r>
          </w:p>
        </w:tc>
        <w:tc>
          <w:tcPr>
            <w:tcW w:w="953" w:type="dxa"/>
            <w:vMerge w:val="restart"/>
            <w:tcBorders>
              <w:top w:val="single" w:sz="8" w:space="0" w:color="000000"/>
              <w:left w:val="single" w:sz="8" w:space="0" w:color="000000"/>
              <w:right w:val="single" w:sz="8" w:space="0" w:color="000000"/>
            </w:tcBorders>
            <w:textDirection w:val="btLr"/>
            <w:vAlign w:val="center"/>
          </w:tcPr>
          <w:p w14:paraId="517BC06F" w14:textId="77777777" w:rsidR="00091EAE" w:rsidRPr="000E294C" w:rsidRDefault="00091EAE" w:rsidP="00091EAE">
            <w:pPr>
              <w:tabs>
                <w:tab w:val="left" w:pos="993"/>
              </w:tabs>
              <w:spacing w:after="0" w:line="240" w:lineRule="auto"/>
              <w:ind w:firstLine="0"/>
              <w:jc w:val="center"/>
              <w:rPr>
                <w:color w:val="auto"/>
                <w:sz w:val="24"/>
                <w:szCs w:val="24"/>
                <w:lang w:val="pt-PT"/>
              </w:rPr>
            </w:pPr>
            <w:r w:rsidRPr="0082485C">
              <w:rPr>
                <w:color w:val="auto"/>
                <w:sz w:val="24"/>
                <w:szCs w:val="24"/>
              </w:rPr>
              <w:t>01 CONJUNTO</w:t>
            </w:r>
          </w:p>
        </w:tc>
        <w:tc>
          <w:tcPr>
            <w:tcW w:w="1049" w:type="dxa"/>
            <w:vMerge w:val="restart"/>
            <w:tcBorders>
              <w:top w:val="single" w:sz="8" w:space="0" w:color="000000"/>
              <w:left w:val="single" w:sz="8" w:space="0" w:color="000000"/>
              <w:right w:val="single" w:sz="8" w:space="0" w:color="000000"/>
            </w:tcBorders>
            <w:textDirection w:val="btLr"/>
            <w:vAlign w:val="center"/>
          </w:tcPr>
          <w:p w14:paraId="139240E3" w14:textId="77777777" w:rsidR="00091EAE" w:rsidRPr="000E294C" w:rsidRDefault="00091EAE" w:rsidP="00091EAE">
            <w:pPr>
              <w:tabs>
                <w:tab w:val="left" w:pos="993"/>
              </w:tabs>
              <w:spacing w:after="0" w:line="240" w:lineRule="auto"/>
              <w:ind w:firstLine="0"/>
              <w:jc w:val="center"/>
              <w:rPr>
                <w:color w:val="auto"/>
                <w:sz w:val="24"/>
                <w:szCs w:val="24"/>
                <w:lang w:val="pt-PT"/>
              </w:rPr>
            </w:pPr>
            <w:r w:rsidRPr="0082485C">
              <w:rPr>
                <w:color w:val="auto"/>
                <w:sz w:val="24"/>
                <w:szCs w:val="24"/>
              </w:rPr>
              <w:t>09 CONJUNTOS</w:t>
            </w:r>
          </w:p>
        </w:tc>
      </w:tr>
      <w:tr w:rsidR="00091EAE" w:rsidRPr="000E294C" w14:paraId="467BCD82" w14:textId="77777777" w:rsidTr="00C2687D">
        <w:trPr>
          <w:trHeight w:val="1717"/>
          <w:jc w:val="center"/>
        </w:trPr>
        <w:tc>
          <w:tcPr>
            <w:tcW w:w="2974" w:type="dxa"/>
            <w:tcBorders>
              <w:top w:val="single" w:sz="8" w:space="0" w:color="000000"/>
              <w:left w:val="single" w:sz="8" w:space="0" w:color="000000"/>
              <w:bottom w:val="single" w:sz="8" w:space="0" w:color="000000"/>
              <w:right w:val="single" w:sz="8" w:space="0" w:color="000000"/>
            </w:tcBorders>
          </w:tcPr>
          <w:p w14:paraId="02BADAF7" w14:textId="4A04270F" w:rsidR="00091EAE" w:rsidRPr="000E294C" w:rsidRDefault="009E76AF" w:rsidP="00091EAE">
            <w:pPr>
              <w:tabs>
                <w:tab w:val="left" w:pos="993"/>
              </w:tabs>
              <w:spacing w:after="0" w:line="240" w:lineRule="auto"/>
              <w:ind w:firstLine="0"/>
              <w:jc w:val="center"/>
              <w:rPr>
                <w:color w:val="auto"/>
                <w:sz w:val="24"/>
                <w:szCs w:val="24"/>
                <w:lang w:val="pt-PT"/>
              </w:rPr>
            </w:pPr>
            <w:r>
              <w:rPr>
                <w:noProof/>
                <w:sz w:val="20"/>
              </w:rPr>
              <w:pict w14:anchorId="047770E9">
                <v:shape id="image8.jpeg" o:spid="_x0000_i1026" type="#_x0000_t75" style="width:73.2pt;height:72.6pt;visibility:visible;mso-wrap-style:square">
                  <v:imagedata r:id="rId50" o:title=""/>
                </v:shape>
              </w:pict>
            </w:r>
          </w:p>
        </w:tc>
        <w:tc>
          <w:tcPr>
            <w:tcW w:w="3749" w:type="dxa"/>
            <w:tcBorders>
              <w:top w:val="single" w:sz="8" w:space="0" w:color="000000"/>
              <w:left w:val="single" w:sz="8" w:space="0" w:color="000000"/>
              <w:bottom w:val="single" w:sz="8" w:space="0" w:color="000000"/>
              <w:right w:val="single" w:sz="8" w:space="0" w:color="000000"/>
            </w:tcBorders>
          </w:tcPr>
          <w:p w14:paraId="1C5B384D" w14:textId="77777777" w:rsidR="00091EAE" w:rsidRDefault="00091EAE" w:rsidP="00091EAE">
            <w:pPr>
              <w:pStyle w:val="TableParagraph"/>
              <w:rPr>
                <w:b/>
              </w:rPr>
            </w:pPr>
          </w:p>
          <w:p w14:paraId="728BB13E" w14:textId="77777777" w:rsidR="00091EAE" w:rsidRDefault="00091EAE" w:rsidP="00091EAE">
            <w:pPr>
              <w:pStyle w:val="TableParagraph"/>
              <w:rPr>
                <w:b/>
              </w:rPr>
            </w:pPr>
          </w:p>
          <w:p w14:paraId="556EF532" w14:textId="741B9E77" w:rsidR="00091EAE" w:rsidRPr="000E294C" w:rsidRDefault="00091EAE" w:rsidP="00091EAE">
            <w:pPr>
              <w:tabs>
                <w:tab w:val="left" w:pos="993"/>
              </w:tabs>
              <w:spacing w:after="0" w:line="240" w:lineRule="auto"/>
              <w:ind w:firstLine="0"/>
              <w:jc w:val="center"/>
              <w:rPr>
                <w:color w:val="auto"/>
                <w:sz w:val="24"/>
                <w:szCs w:val="24"/>
                <w:lang w:val="pt-PT"/>
              </w:rPr>
            </w:pPr>
            <w:r>
              <w:t>RODIZIO DE</w:t>
            </w:r>
            <w:r>
              <w:rPr>
                <w:spacing w:val="1"/>
              </w:rPr>
              <w:t xml:space="preserve"> </w:t>
            </w:r>
            <w:r>
              <w:t>SILICONE 75mm</w:t>
            </w:r>
            <w:r>
              <w:rPr>
                <w:spacing w:val="2"/>
              </w:rPr>
              <w:t xml:space="preserve"> </w:t>
            </w:r>
            <w:r>
              <w:t>COM</w:t>
            </w:r>
            <w:r>
              <w:rPr>
                <w:spacing w:val="2"/>
              </w:rPr>
              <w:t xml:space="preserve"> </w:t>
            </w:r>
            <w:r>
              <w:t>FREIO</w:t>
            </w:r>
          </w:p>
        </w:tc>
        <w:tc>
          <w:tcPr>
            <w:tcW w:w="1056" w:type="dxa"/>
            <w:tcBorders>
              <w:top w:val="single" w:sz="8" w:space="0" w:color="000000"/>
              <w:left w:val="single" w:sz="8" w:space="0" w:color="000000"/>
              <w:bottom w:val="single" w:sz="8" w:space="0" w:color="000000"/>
              <w:right w:val="single" w:sz="8" w:space="0" w:color="000000"/>
            </w:tcBorders>
            <w:vAlign w:val="center"/>
          </w:tcPr>
          <w:p w14:paraId="629B40AD" w14:textId="77777777" w:rsidR="00091EAE" w:rsidRDefault="00091EAE" w:rsidP="00C2687D">
            <w:pPr>
              <w:pStyle w:val="TableParagraph"/>
              <w:jc w:val="center"/>
              <w:rPr>
                <w:b/>
              </w:rPr>
            </w:pPr>
          </w:p>
          <w:p w14:paraId="790D1A04" w14:textId="77777777" w:rsidR="00091EAE" w:rsidRDefault="00091EAE" w:rsidP="00C2687D">
            <w:pPr>
              <w:pStyle w:val="TableParagraph"/>
              <w:jc w:val="center"/>
              <w:rPr>
                <w:b/>
              </w:rPr>
            </w:pPr>
          </w:p>
          <w:p w14:paraId="1BCC9D71" w14:textId="06ABFE3F" w:rsidR="00091EAE" w:rsidRPr="000E294C" w:rsidRDefault="00091EAE" w:rsidP="00C2687D">
            <w:pPr>
              <w:tabs>
                <w:tab w:val="left" w:pos="993"/>
              </w:tabs>
              <w:spacing w:after="0" w:line="240" w:lineRule="auto"/>
              <w:ind w:firstLine="0"/>
              <w:jc w:val="center"/>
              <w:rPr>
                <w:color w:val="auto"/>
                <w:sz w:val="24"/>
                <w:szCs w:val="24"/>
                <w:lang w:val="pt-PT"/>
              </w:rPr>
            </w:pPr>
            <w:r>
              <w:t>4</w:t>
            </w:r>
          </w:p>
        </w:tc>
        <w:tc>
          <w:tcPr>
            <w:tcW w:w="953" w:type="dxa"/>
            <w:vMerge/>
            <w:tcBorders>
              <w:left w:val="single" w:sz="8" w:space="0" w:color="000000"/>
              <w:right w:val="single" w:sz="8" w:space="0" w:color="000000"/>
            </w:tcBorders>
            <w:vAlign w:val="center"/>
            <w:hideMark/>
          </w:tcPr>
          <w:p w14:paraId="13C0C681" w14:textId="77777777" w:rsidR="00091EAE" w:rsidRPr="000E294C" w:rsidRDefault="00091EAE" w:rsidP="00091EAE">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658BFD28" w14:textId="77777777" w:rsidR="00091EAE" w:rsidRPr="000E294C" w:rsidRDefault="00091EAE" w:rsidP="00091EAE">
            <w:pPr>
              <w:tabs>
                <w:tab w:val="left" w:pos="993"/>
              </w:tabs>
              <w:spacing w:after="0" w:line="240" w:lineRule="auto"/>
              <w:ind w:firstLine="0"/>
              <w:jc w:val="center"/>
              <w:rPr>
                <w:color w:val="auto"/>
                <w:sz w:val="24"/>
                <w:szCs w:val="24"/>
                <w:lang w:val="pt-PT"/>
              </w:rPr>
            </w:pPr>
          </w:p>
        </w:tc>
      </w:tr>
      <w:tr w:rsidR="00091EAE" w:rsidRPr="000E294C" w14:paraId="3CA676F0" w14:textId="77777777" w:rsidTr="00C2687D">
        <w:trPr>
          <w:trHeight w:val="895"/>
          <w:jc w:val="center"/>
        </w:trPr>
        <w:tc>
          <w:tcPr>
            <w:tcW w:w="2974" w:type="dxa"/>
            <w:tcBorders>
              <w:top w:val="single" w:sz="8" w:space="0" w:color="000000"/>
              <w:left w:val="single" w:sz="8" w:space="0" w:color="000000"/>
              <w:bottom w:val="single" w:sz="8" w:space="0" w:color="000000"/>
              <w:right w:val="single" w:sz="8" w:space="0" w:color="000000"/>
            </w:tcBorders>
          </w:tcPr>
          <w:p w14:paraId="1687D63C" w14:textId="0DC0A197" w:rsidR="00091EAE" w:rsidRPr="000E294C" w:rsidRDefault="009E76AF" w:rsidP="00091EAE">
            <w:pPr>
              <w:tabs>
                <w:tab w:val="left" w:pos="993"/>
              </w:tabs>
              <w:spacing w:after="0" w:line="240" w:lineRule="auto"/>
              <w:ind w:firstLine="0"/>
              <w:jc w:val="center"/>
              <w:rPr>
                <w:color w:val="auto"/>
                <w:sz w:val="24"/>
                <w:szCs w:val="24"/>
                <w:lang w:val="pt-PT"/>
              </w:rPr>
            </w:pPr>
            <w:r>
              <w:rPr>
                <w:noProof/>
                <w:sz w:val="20"/>
              </w:rPr>
              <w:pict w14:anchorId="0F4574DB">
                <v:shape id="image9.jpeg" o:spid="_x0000_i1027" type="#_x0000_t75" alt="Uma imagem contendo peças de metal, no interior, par, prata&#10;&#10;Descrição gerada automaticamente" style="width:70.8pt;height:85.2pt;visibility:visible;mso-wrap-style:square">
                  <v:imagedata r:id="rId51" o:title="Uma imagem contendo peças de metal, no interior, par, prata&#10;&#10;Descrição gerada automaticamente"/>
                </v:shape>
              </w:pict>
            </w:r>
          </w:p>
        </w:tc>
        <w:tc>
          <w:tcPr>
            <w:tcW w:w="3749" w:type="dxa"/>
            <w:tcBorders>
              <w:top w:val="single" w:sz="8" w:space="0" w:color="000000"/>
              <w:left w:val="single" w:sz="8" w:space="0" w:color="000000"/>
              <w:bottom w:val="single" w:sz="8" w:space="0" w:color="000000"/>
              <w:right w:val="single" w:sz="8" w:space="0" w:color="000000"/>
            </w:tcBorders>
          </w:tcPr>
          <w:p w14:paraId="3203D3E1" w14:textId="77777777" w:rsidR="00091EAE" w:rsidRDefault="00091EAE" w:rsidP="00091EAE">
            <w:pPr>
              <w:pStyle w:val="TableParagraph"/>
              <w:rPr>
                <w:b/>
              </w:rPr>
            </w:pPr>
          </w:p>
          <w:p w14:paraId="57E43727" w14:textId="77777777" w:rsidR="00091EAE" w:rsidRDefault="00091EAE" w:rsidP="00091EAE">
            <w:pPr>
              <w:pStyle w:val="TableParagraph"/>
              <w:rPr>
                <w:b/>
              </w:rPr>
            </w:pPr>
          </w:p>
          <w:p w14:paraId="743285C0" w14:textId="6924B9E4" w:rsidR="00091EAE" w:rsidRPr="000E294C" w:rsidRDefault="00091EAE" w:rsidP="00091EAE">
            <w:pPr>
              <w:tabs>
                <w:tab w:val="left" w:pos="993"/>
              </w:tabs>
              <w:spacing w:after="0" w:line="240" w:lineRule="auto"/>
              <w:ind w:firstLine="0"/>
              <w:jc w:val="center"/>
              <w:rPr>
                <w:color w:val="auto"/>
                <w:sz w:val="24"/>
                <w:szCs w:val="24"/>
                <w:lang w:val="pt-PT"/>
              </w:rPr>
            </w:pPr>
            <w:r>
              <w:t>RODIZIO DE</w:t>
            </w:r>
            <w:r>
              <w:rPr>
                <w:spacing w:val="1"/>
              </w:rPr>
              <w:t xml:space="preserve"> </w:t>
            </w:r>
            <w:r>
              <w:t>SILICONE 75mm</w:t>
            </w:r>
            <w:r>
              <w:rPr>
                <w:spacing w:val="2"/>
              </w:rPr>
              <w:t xml:space="preserve"> </w:t>
            </w:r>
            <w:r>
              <w:t>SEM</w:t>
            </w:r>
            <w:r>
              <w:rPr>
                <w:spacing w:val="1"/>
              </w:rPr>
              <w:t xml:space="preserve"> </w:t>
            </w:r>
            <w:r>
              <w:t>FREIO</w:t>
            </w:r>
          </w:p>
        </w:tc>
        <w:tc>
          <w:tcPr>
            <w:tcW w:w="1056" w:type="dxa"/>
            <w:tcBorders>
              <w:top w:val="single" w:sz="8" w:space="0" w:color="000000"/>
              <w:left w:val="single" w:sz="8" w:space="0" w:color="000000"/>
              <w:bottom w:val="single" w:sz="8" w:space="0" w:color="000000"/>
              <w:right w:val="single" w:sz="8" w:space="0" w:color="000000"/>
            </w:tcBorders>
            <w:vAlign w:val="center"/>
          </w:tcPr>
          <w:p w14:paraId="40FC6128" w14:textId="77777777" w:rsidR="00091EAE" w:rsidRDefault="00091EAE" w:rsidP="00C2687D">
            <w:pPr>
              <w:pStyle w:val="TableParagraph"/>
              <w:jc w:val="center"/>
              <w:rPr>
                <w:b/>
              </w:rPr>
            </w:pPr>
          </w:p>
          <w:p w14:paraId="2D2802A4" w14:textId="77777777" w:rsidR="00091EAE" w:rsidRDefault="00091EAE" w:rsidP="00C2687D">
            <w:pPr>
              <w:pStyle w:val="TableParagraph"/>
              <w:jc w:val="center"/>
              <w:rPr>
                <w:b/>
              </w:rPr>
            </w:pPr>
          </w:p>
          <w:p w14:paraId="5E3DD489" w14:textId="72FA0F83" w:rsidR="00091EAE" w:rsidRPr="000E294C" w:rsidRDefault="00091EAE" w:rsidP="00C2687D">
            <w:pPr>
              <w:tabs>
                <w:tab w:val="left" w:pos="993"/>
              </w:tabs>
              <w:spacing w:after="0" w:line="240" w:lineRule="auto"/>
              <w:ind w:firstLine="0"/>
              <w:jc w:val="center"/>
              <w:rPr>
                <w:color w:val="auto"/>
                <w:sz w:val="24"/>
                <w:szCs w:val="24"/>
                <w:lang w:val="pt-PT"/>
              </w:rPr>
            </w:pPr>
            <w:r>
              <w:t>2</w:t>
            </w:r>
          </w:p>
        </w:tc>
        <w:tc>
          <w:tcPr>
            <w:tcW w:w="953" w:type="dxa"/>
            <w:vMerge/>
            <w:tcBorders>
              <w:left w:val="single" w:sz="8" w:space="0" w:color="000000"/>
              <w:right w:val="single" w:sz="8" w:space="0" w:color="000000"/>
            </w:tcBorders>
            <w:vAlign w:val="center"/>
            <w:hideMark/>
          </w:tcPr>
          <w:p w14:paraId="050F877B" w14:textId="77777777" w:rsidR="00091EAE" w:rsidRPr="000E294C" w:rsidRDefault="00091EAE" w:rsidP="00091EAE">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3FCD28E4" w14:textId="77777777" w:rsidR="00091EAE" w:rsidRPr="000E294C" w:rsidRDefault="00091EAE" w:rsidP="00091EAE">
            <w:pPr>
              <w:tabs>
                <w:tab w:val="left" w:pos="993"/>
              </w:tabs>
              <w:spacing w:after="0" w:line="240" w:lineRule="auto"/>
              <w:ind w:firstLine="0"/>
              <w:jc w:val="center"/>
              <w:rPr>
                <w:color w:val="auto"/>
                <w:sz w:val="24"/>
                <w:szCs w:val="24"/>
                <w:lang w:val="pt-PT"/>
              </w:rPr>
            </w:pPr>
          </w:p>
        </w:tc>
      </w:tr>
      <w:tr w:rsidR="00091EAE" w:rsidRPr="000E294C" w14:paraId="2E91EA4E" w14:textId="77777777" w:rsidTr="001701F6">
        <w:trPr>
          <w:trHeight w:val="1656"/>
          <w:jc w:val="center"/>
        </w:trPr>
        <w:tc>
          <w:tcPr>
            <w:tcW w:w="2974" w:type="dxa"/>
            <w:tcBorders>
              <w:top w:val="single" w:sz="8" w:space="0" w:color="000000"/>
              <w:left w:val="single" w:sz="8" w:space="0" w:color="000000"/>
              <w:bottom w:val="single" w:sz="8" w:space="0" w:color="000000"/>
              <w:right w:val="single" w:sz="8" w:space="0" w:color="000000"/>
            </w:tcBorders>
          </w:tcPr>
          <w:p w14:paraId="592DB34C" w14:textId="68F787F3" w:rsidR="00091EAE" w:rsidRPr="000E294C" w:rsidRDefault="009E76AF" w:rsidP="00091EAE">
            <w:pPr>
              <w:tabs>
                <w:tab w:val="left" w:pos="993"/>
              </w:tabs>
              <w:spacing w:after="0" w:line="240" w:lineRule="auto"/>
              <w:ind w:firstLine="0"/>
              <w:jc w:val="center"/>
              <w:rPr>
                <w:color w:val="auto"/>
                <w:sz w:val="24"/>
                <w:szCs w:val="24"/>
                <w:lang w:val="pt-PT"/>
              </w:rPr>
            </w:pPr>
            <w:r>
              <w:rPr>
                <w:noProof/>
                <w:sz w:val="20"/>
              </w:rPr>
              <w:pict w14:anchorId="7E320ECB">
                <v:shape id="image10.jpeg" o:spid="_x0000_i1028" type="#_x0000_t75" alt="Imagem em preto e branco de peças de metal&#10;&#10;Descrição gerada automaticamente com confiança média" style="width:106.2pt;height:75.6pt;visibility:visible;mso-wrap-style:square">
                  <v:imagedata r:id="rId52" o:title="Imagem em preto e branco de peças de metal&#10;&#10;Descrição gerada automaticamente com confiança média"/>
                </v:shape>
              </w:pict>
            </w:r>
          </w:p>
        </w:tc>
        <w:tc>
          <w:tcPr>
            <w:tcW w:w="3749" w:type="dxa"/>
            <w:tcBorders>
              <w:top w:val="single" w:sz="8" w:space="0" w:color="000000"/>
              <w:left w:val="single" w:sz="8" w:space="0" w:color="000000"/>
              <w:bottom w:val="single" w:sz="8" w:space="0" w:color="000000"/>
              <w:right w:val="single" w:sz="8" w:space="0" w:color="000000"/>
            </w:tcBorders>
          </w:tcPr>
          <w:p w14:paraId="7B27751A" w14:textId="77777777" w:rsidR="00091EAE" w:rsidRDefault="00091EAE" w:rsidP="00091EAE">
            <w:pPr>
              <w:pStyle w:val="TableParagraph"/>
              <w:rPr>
                <w:b/>
              </w:rPr>
            </w:pPr>
          </w:p>
          <w:p w14:paraId="33C46201" w14:textId="77777777" w:rsidR="00091EAE" w:rsidRDefault="00091EAE" w:rsidP="00091EAE">
            <w:pPr>
              <w:pStyle w:val="TableParagraph"/>
              <w:rPr>
                <w:b/>
              </w:rPr>
            </w:pPr>
          </w:p>
          <w:p w14:paraId="5BD1B823" w14:textId="0FF08813" w:rsidR="00091EAE" w:rsidRPr="000E294C" w:rsidRDefault="00091EAE" w:rsidP="00091EAE">
            <w:pPr>
              <w:tabs>
                <w:tab w:val="left" w:pos="993"/>
              </w:tabs>
              <w:spacing w:after="0" w:line="240" w:lineRule="auto"/>
              <w:ind w:firstLine="0"/>
              <w:jc w:val="center"/>
              <w:rPr>
                <w:color w:val="auto"/>
                <w:sz w:val="24"/>
                <w:szCs w:val="24"/>
                <w:lang w:val="pt-PT"/>
              </w:rPr>
            </w:pPr>
            <w:r>
              <w:t>DOBRADIÇA DE</w:t>
            </w:r>
            <w:r>
              <w:rPr>
                <w:spacing w:val="1"/>
              </w:rPr>
              <w:t xml:space="preserve"> </w:t>
            </w:r>
            <w:r>
              <w:t>MÓVEIS (TAMPA DA CAIXA)</w:t>
            </w:r>
          </w:p>
        </w:tc>
        <w:tc>
          <w:tcPr>
            <w:tcW w:w="1056" w:type="dxa"/>
            <w:tcBorders>
              <w:top w:val="single" w:sz="8" w:space="0" w:color="000000"/>
              <w:left w:val="single" w:sz="8" w:space="0" w:color="000000"/>
              <w:bottom w:val="single" w:sz="8" w:space="0" w:color="000000"/>
              <w:right w:val="single" w:sz="8" w:space="0" w:color="000000"/>
            </w:tcBorders>
          </w:tcPr>
          <w:p w14:paraId="19A0EDDD" w14:textId="77777777" w:rsidR="00091EAE" w:rsidRDefault="00091EAE" w:rsidP="00091EAE">
            <w:pPr>
              <w:pStyle w:val="TableParagraph"/>
              <w:rPr>
                <w:b/>
              </w:rPr>
            </w:pPr>
          </w:p>
          <w:p w14:paraId="4DD1EA29" w14:textId="77777777" w:rsidR="00091EAE" w:rsidRDefault="00091EAE" w:rsidP="00091EAE">
            <w:pPr>
              <w:pStyle w:val="TableParagraph"/>
              <w:rPr>
                <w:b/>
              </w:rPr>
            </w:pPr>
          </w:p>
          <w:p w14:paraId="55B70827" w14:textId="09110D8D" w:rsidR="00091EAE" w:rsidRPr="000E294C" w:rsidRDefault="00091EAE" w:rsidP="00091EAE">
            <w:pPr>
              <w:tabs>
                <w:tab w:val="left" w:pos="993"/>
              </w:tabs>
              <w:spacing w:after="0" w:line="240" w:lineRule="auto"/>
              <w:ind w:firstLine="0"/>
              <w:jc w:val="center"/>
              <w:rPr>
                <w:color w:val="auto"/>
                <w:sz w:val="24"/>
                <w:szCs w:val="24"/>
                <w:lang w:val="pt-PT"/>
              </w:rPr>
            </w:pPr>
            <w:r>
              <w:t>2</w:t>
            </w:r>
          </w:p>
        </w:tc>
        <w:tc>
          <w:tcPr>
            <w:tcW w:w="953" w:type="dxa"/>
            <w:vMerge/>
            <w:tcBorders>
              <w:left w:val="single" w:sz="8" w:space="0" w:color="000000"/>
              <w:right w:val="single" w:sz="8" w:space="0" w:color="000000"/>
            </w:tcBorders>
            <w:vAlign w:val="center"/>
            <w:hideMark/>
          </w:tcPr>
          <w:p w14:paraId="69C098BB" w14:textId="77777777" w:rsidR="00091EAE" w:rsidRPr="000E294C" w:rsidRDefault="00091EAE" w:rsidP="00091EAE">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1CB03299" w14:textId="77777777" w:rsidR="00091EAE" w:rsidRPr="000E294C" w:rsidRDefault="00091EAE" w:rsidP="00091EAE">
            <w:pPr>
              <w:tabs>
                <w:tab w:val="left" w:pos="993"/>
              </w:tabs>
              <w:spacing w:after="0" w:line="240" w:lineRule="auto"/>
              <w:ind w:firstLine="0"/>
              <w:jc w:val="center"/>
              <w:rPr>
                <w:color w:val="auto"/>
                <w:sz w:val="24"/>
                <w:szCs w:val="24"/>
                <w:lang w:val="pt-PT"/>
              </w:rPr>
            </w:pPr>
          </w:p>
        </w:tc>
      </w:tr>
      <w:tr w:rsidR="00C2687D" w:rsidRPr="000E294C" w14:paraId="0932B828" w14:textId="77777777" w:rsidTr="00C2687D">
        <w:trPr>
          <w:trHeight w:val="1770"/>
          <w:jc w:val="center"/>
        </w:trPr>
        <w:tc>
          <w:tcPr>
            <w:tcW w:w="2974" w:type="dxa"/>
            <w:tcBorders>
              <w:top w:val="single" w:sz="8" w:space="0" w:color="000000"/>
              <w:left w:val="single" w:sz="8" w:space="0" w:color="000000"/>
              <w:bottom w:val="single" w:sz="8" w:space="0" w:color="000000"/>
              <w:right w:val="single" w:sz="8" w:space="0" w:color="000000"/>
            </w:tcBorders>
          </w:tcPr>
          <w:p w14:paraId="2ED67A32" w14:textId="4B7A6850" w:rsidR="00C2687D" w:rsidRPr="000E294C" w:rsidRDefault="009E76AF" w:rsidP="00C2687D">
            <w:pPr>
              <w:tabs>
                <w:tab w:val="left" w:pos="993"/>
              </w:tabs>
              <w:spacing w:after="0" w:line="240" w:lineRule="auto"/>
              <w:ind w:firstLine="0"/>
              <w:jc w:val="center"/>
              <w:rPr>
                <w:color w:val="auto"/>
                <w:sz w:val="24"/>
                <w:szCs w:val="24"/>
                <w:lang w:val="pt-PT"/>
              </w:rPr>
            </w:pPr>
            <w:r>
              <w:rPr>
                <w:noProof/>
              </w:rPr>
              <w:pict w14:anchorId="6FBD47DA">
                <v:shape id="Imagem 1" o:spid="_x0000_i1029" type="#_x0000_t75" style="width:126.6pt;height:102.6pt;visibility:visible;mso-wrap-style:square">
                  <v:imagedata r:id="rId53" o:title=""/>
                </v:shape>
              </w:pict>
            </w:r>
          </w:p>
        </w:tc>
        <w:tc>
          <w:tcPr>
            <w:tcW w:w="3749" w:type="dxa"/>
            <w:tcBorders>
              <w:top w:val="single" w:sz="8" w:space="0" w:color="000000"/>
              <w:left w:val="single" w:sz="8" w:space="0" w:color="000000"/>
              <w:bottom w:val="single" w:sz="8" w:space="0" w:color="000000"/>
              <w:right w:val="single" w:sz="8" w:space="0" w:color="000000"/>
            </w:tcBorders>
          </w:tcPr>
          <w:p w14:paraId="3200911E" w14:textId="77777777" w:rsidR="00C2687D" w:rsidRDefault="00C2687D" w:rsidP="00C2687D">
            <w:pPr>
              <w:pStyle w:val="TableParagraph"/>
              <w:rPr>
                <w:b/>
              </w:rPr>
            </w:pPr>
          </w:p>
          <w:p w14:paraId="751A8B0E" w14:textId="5ACBED62" w:rsidR="00C2687D" w:rsidRPr="000E294C" w:rsidRDefault="00C2687D" w:rsidP="00C2687D">
            <w:pPr>
              <w:tabs>
                <w:tab w:val="left" w:pos="993"/>
              </w:tabs>
              <w:spacing w:after="0" w:line="240" w:lineRule="auto"/>
              <w:ind w:firstLine="0"/>
              <w:jc w:val="center"/>
              <w:rPr>
                <w:color w:val="auto"/>
                <w:sz w:val="24"/>
                <w:szCs w:val="24"/>
                <w:lang w:val="pt-PT"/>
              </w:rPr>
            </w:pPr>
            <w:r>
              <w:t>SUPORTE DE LIVROS DE ACRÍLICO</w:t>
            </w:r>
            <w:r>
              <w:rPr>
                <w:spacing w:val="1"/>
              </w:rPr>
              <w:t xml:space="preserve"> </w:t>
            </w:r>
            <w:r>
              <w:t>TRANSPARENTE</w:t>
            </w:r>
            <w:r>
              <w:rPr>
                <w:spacing w:val="1"/>
              </w:rPr>
              <w:t xml:space="preserve"> </w:t>
            </w:r>
            <w:r>
              <w:t>(fixado na tampa do baú com fita dupla face)</w:t>
            </w:r>
          </w:p>
        </w:tc>
        <w:tc>
          <w:tcPr>
            <w:tcW w:w="1056" w:type="dxa"/>
            <w:tcBorders>
              <w:top w:val="single" w:sz="8" w:space="0" w:color="000000"/>
              <w:left w:val="single" w:sz="8" w:space="0" w:color="000000"/>
              <w:bottom w:val="single" w:sz="8" w:space="0" w:color="000000"/>
              <w:right w:val="single" w:sz="8" w:space="0" w:color="000000"/>
            </w:tcBorders>
            <w:vAlign w:val="center"/>
          </w:tcPr>
          <w:p w14:paraId="5C5EBF5D" w14:textId="77777777" w:rsidR="00C2687D" w:rsidRDefault="00C2687D" w:rsidP="00C2687D">
            <w:pPr>
              <w:pStyle w:val="TableParagraph"/>
              <w:jc w:val="center"/>
              <w:rPr>
                <w:b/>
              </w:rPr>
            </w:pPr>
          </w:p>
          <w:p w14:paraId="39E028CE" w14:textId="77777777" w:rsidR="00C2687D" w:rsidRDefault="00C2687D" w:rsidP="00C2687D">
            <w:pPr>
              <w:pStyle w:val="TableParagraph"/>
              <w:jc w:val="center"/>
              <w:rPr>
                <w:b/>
              </w:rPr>
            </w:pPr>
          </w:p>
          <w:p w14:paraId="0AEA7703" w14:textId="678A2E64" w:rsidR="00C2687D" w:rsidRPr="000E294C" w:rsidRDefault="00C2687D" w:rsidP="00C2687D">
            <w:pPr>
              <w:tabs>
                <w:tab w:val="left" w:pos="993"/>
              </w:tabs>
              <w:spacing w:after="0" w:line="240" w:lineRule="auto"/>
              <w:ind w:firstLine="0"/>
              <w:jc w:val="center"/>
              <w:rPr>
                <w:color w:val="auto"/>
                <w:sz w:val="24"/>
                <w:szCs w:val="24"/>
                <w:lang w:val="pt-PT"/>
              </w:rPr>
            </w:pPr>
            <w:r>
              <w:t>2</w:t>
            </w:r>
          </w:p>
        </w:tc>
        <w:tc>
          <w:tcPr>
            <w:tcW w:w="953" w:type="dxa"/>
            <w:vMerge/>
            <w:tcBorders>
              <w:left w:val="single" w:sz="8" w:space="0" w:color="000000"/>
              <w:right w:val="single" w:sz="8" w:space="0" w:color="000000"/>
            </w:tcBorders>
            <w:vAlign w:val="center"/>
            <w:hideMark/>
          </w:tcPr>
          <w:p w14:paraId="5FE473C6" w14:textId="77777777" w:rsidR="00C2687D" w:rsidRPr="000E294C" w:rsidRDefault="00C2687D" w:rsidP="00C2687D">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5A3A49EC" w14:textId="77777777" w:rsidR="00C2687D" w:rsidRPr="000E294C" w:rsidRDefault="00C2687D" w:rsidP="00C2687D">
            <w:pPr>
              <w:tabs>
                <w:tab w:val="left" w:pos="993"/>
              </w:tabs>
              <w:spacing w:after="0" w:line="240" w:lineRule="auto"/>
              <w:ind w:firstLine="0"/>
              <w:jc w:val="center"/>
              <w:rPr>
                <w:color w:val="auto"/>
                <w:sz w:val="24"/>
                <w:szCs w:val="24"/>
                <w:lang w:val="pt-PT"/>
              </w:rPr>
            </w:pPr>
          </w:p>
        </w:tc>
      </w:tr>
      <w:tr w:rsidR="00C2687D" w:rsidRPr="000E294C" w14:paraId="102E39E6" w14:textId="77777777" w:rsidTr="00C2687D">
        <w:trPr>
          <w:trHeight w:val="1770"/>
          <w:jc w:val="center"/>
        </w:trPr>
        <w:tc>
          <w:tcPr>
            <w:tcW w:w="2974" w:type="dxa"/>
            <w:tcBorders>
              <w:top w:val="single" w:sz="8" w:space="0" w:color="000000"/>
              <w:left w:val="single" w:sz="8" w:space="0" w:color="000000"/>
              <w:bottom w:val="single" w:sz="8" w:space="0" w:color="000000"/>
              <w:right w:val="single" w:sz="8" w:space="0" w:color="000000"/>
            </w:tcBorders>
          </w:tcPr>
          <w:p w14:paraId="3A172062" w14:textId="77777777" w:rsidR="00C2687D" w:rsidRDefault="00C2687D" w:rsidP="00C2687D">
            <w:pPr>
              <w:pStyle w:val="TableParagraph"/>
              <w:rPr>
                <w:b/>
                <w:sz w:val="20"/>
              </w:rPr>
            </w:pPr>
          </w:p>
          <w:p w14:paraId="79CF8CB4" w14:textId="20F71BFF" w:rsidR="00C2687D" w:rsidRPr="000E294C" w:rsidRDefault="009E76AF" w:rsidP="00C2687D">
            <w:pPr>
              <w:tabs>
                <w:tab w:val="left" w:pos="993"/>
              </w:tabs>
              <w:spacing w:after="0" w:line="240" w:lineRule="auto"/>
              <w:ind w:firstLine="0"/>
              <w:jc w:val="center"/>
              <w:rPr>
                <w:color w:val="auto"/>
                <w:sz w:val="24"/>
                <w:szCs w:val="24"/>
                <w:lang w:val="pt-PT"/>
              </w:rPr>
            </w:pPr>
            <w:r>
              <w:rPr>
                <w:noProof/>
                <w:sz w:val="20"/>
              </w:rPr>
              <w:pict w14:anchorId="3B229E13">
                <v:shape id="image11.jpeg" o:spid="_x0000_i1030" type="#_x0000_t75" alt="Mesa com toalha branca&#10;&#10;Descrição gerada automaticamente com confiança baixa" style="width:139.8pt;height:61.8pt;visibility:visible;mso-wrap-style:square">
                  <v:imagedata r:id="rId54" o:title="Mesa com toalha branca&#10;&#10;Descrição gerada automaticamente com confiança baixa"/>
                </v:shape>
              </w:pict>
            </w:r>
          </w:p>
        </w:tc>
        <w:tc>
          <w:tcPr>
            <w:tcW w:w="3749" w:type="dxa"/>
            <w:tcBorders>
              <w:top w:val="single" w:sz="8" w:space="0" w:color="000000"/>
              <w:left w:val="single" w:sz="8" w:space="0" w:color="000000"/>
              <w:bottom w:val="single" w:sz="8" w:space="0" w:color="000000"/>
              <w:right w:val="single" w:sz="8" w:space="0" w:color="000000"/>
            </w:tcBorders>
          </w:tcPr>
          <w:p w14:paraId="42F9C374" w14:textId="77777777" w:rsidR="00C2687D" w:rsidRDefault="00C2687D" w:rsidP="00C2687D">
            <w:pPr>
              <w:pStyle w:val="TableParagraph"/>
              <w:rPr>
                <w:b/>
              </w:rPr>
            </w:pPr>
          </w:p>
          <w:p w14:paraId="6929628D" w14:textId="77777777" w:rsidR="00C2687D" w:rsidRDefault="00C2687D" w:rsidP="00C2687D">
            <w:pPr>
              <w:pStyle w:val="TableParagraph"/>
              <w:spacing w:before="6"/>
              <w:rPr>
                <w:b/>
              </w:rPr>
            </w:pPr>
            <w:r>
              <w:rPr>
                <w:b/>
              </w:rPr>
              <w:t>MESA</w:t>
            </w:r>
            <w:r>
              <w:rPr>
                <w:b/>
                <w:spacing w:val="1"/>
              </w:rPr>
              <w:t xml:space="preserve"> </w:t>
            </w:r>
            <w:r>
              <w:rPr>
                <w:b/>
              </w:rPr>
              <w:t>DOBRÁVEL</w:t>
            </w:r>
          </w:p>
          <w:p w14:paraId="4DCAE38C" w14:textId="77777777" w:rsidR="00C2687D" w:rsidRDefault="00C2687D" w:rsidP="00C2687D">
            <w:pPr>
              <w:pStyle w:val="TableParagraph"/>
              <w:spacing w:before="6"/>
              <w:rPr>
                <w:b/>
                <w:sz w:val="26"/>
              </w:rPr>
            </w:pPr>
          </w:p>
          <w:p w14:paraId="2A55BBBF" w14:textId="73B6BD26" w:rsidR="00C2687D" w:rsidRPr="00EF7D4B" w:rsidRDefault="00C2687D" w:rsidP="00C2687D">
            <w:pPr>
              <w:tabs>
                <w:tab w:val="left" w:pos="993"/>
              </w:tabs>
              <w:spacing w:after="0" w:line="240" w:lineRule="auto"/>
              <w:ind w:firstLine="0"/>
              <w:rPr>
                <w:bCs/>
                <w:color w:val="auto"/>
                <w:sz w:val="24"/>
                <w:szCs w:val="24"/>
                <w:lang w:val="pt-PT"/>
              </w:rPr>
            </w:pPr>
            <w:r>
              <w:t>MESA DOBRAVEL</w:t>
            </w:r>
            <w:r>
              <w:rPr>
                <w:spacing w:val="2"/>
              </w:rPr>
              <w:t xml:space="preserve"> </w:t>
            </w:r>
            <w:r>
              <w:t>COM</w:t>
            </w:r>
            <w:r>
              <w:rPr>
                <w:spacing w:val="2"/>
              </w:rPr>
              <w:t xml:space="preserve"> </w:t>
            </w:r>
            <w:r>
              <w:t>PORTA LÁPIS</w:t>
            </w:r>
          </w:p>
        </w:tc>
        <w:tc>
          <w:tcPr>
            <w:tcW w:w="1056" w:type="dxa"/>
            <w:tcBorders>
              <w:top w:val="single" w:sz="8" w:space="0" w:color="000000"/>
              <w:left w:val="single" w:sz="8" w:space="0" w:color="000000"/>
              <w:bottom w:val="single" w:sz="8" w:space="0" w:color="000000"/>
              <w:right w:val="single" w:sz="8" w:space="0" w:color="000000"/>
            </w:tcBorders>
            <w:vAlign w:val="center"/>
          </w:tcPr>
          <w:p w14:paraId="44834A4C" w14:textId="77777777" w:rsidR="00C2687D" w:rsidRDefault="00C2687D" w:rsidP="00C2687D">
            <w:pPr>
              <w:pStyle w:val="TableParagraph"/>
              <w:jc w:val="center"/>
              <w:rPr>
                <w:b/>
              </w:rPr>
            </w:pPr>
          </w:p>
          <w:p w14:paraId="361046A9" w14:textId="34598DDD" w:rsidR="00C2687D" w:rsidRPr="000E294C" w:rsidRDefault="00C2687D" w:rsidP="00C2687D">
            <w:pPr>
              <w:tabs>
                <w:tab w:val="left" w:pos="993"/>
              </w:tabs>
              <w:spacing w:after="0" w:line="240" w:lineRule="auto"/>
              <w:ind w:firstLine="0"/>
              <w:jc w:val="center"/>
              <w:rPr>
                <w:b/>
                <w:color w:val="auto"/>
                <w:sz w:val="24"/>
                <w:szCs w:val="24"/>
                <w:lang w:val="pt-PT"/>
              </w:rPr>
            </w:pPr>
            <w:r>
              <w:t>1</w:t>
            </w:r>
          </w:p>
        </w:tc>
        <w:tc>
          <w:tcPr>
            <w:tcW w:w="953" w:type="dxa"/>
            <w:vMerge/>
            <w:tcBorders>
              <w:left w:val="single" w:sz="8" w:space="0" w:color="000000"/>
              <w:right w:val="single" w:sz="8" w:space="0" w:color="000000"/>
            </w:tcBorders>
            <w:vAlign w:val="center"/>
          </w:tcPr>
          <w:p w14:paraId="297384AF" w14:textId="77777777" w:rsidR="00C2687D" w:rsidRPr="000E294C" w:rsidRDefault="00C2687D" w:rsidP="00C2687D">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tcPr>
          <w:p w14:paraId="4FB5E565" w14:textId="77777777" w:rsidR="00C2687D" w:rsidRPr="000E294C" w:rsidRDefault="00C2687D" w:rsidP="00C2687D">
            <w:pPr>
              <w:tabs>
                <w:tab w:val="left" w:pos="993"/>
              </w:tabs>
              <w:spacing w:after="0" w:line="240" w:lineRule="auto"/>
              <w:ind w:firstLine="0"/>
              <w:jc w:val="center"/>
              <w:rPr>
                <w:color w:val="auto"/>
                <w:sz w:val="24"/>
                <w:szCs w:val="24"/>
                <w:lang w:val="pt-PT"/>
              </w:rPr>
            </w:pPr>
          </w:p>
        </w:tc>
      </w:tr>
    </w:tbl>
    <w:p w14:paraId="0161381F" w14:textId="77777777" w:rsidR="00091EAE" w:rsidRDefault="00091EAE" w:rsidP="000A6889">
      <w:pPr>
        <w:tabs>
          <w:tab w:val="left" w:pos="993"/>
        </w:tabs>
        <w:spacing w:after="0" w:line="240" w:lineRule="auto"/>
        <w:ind w:firstLine="0"/>
        <w:rPr>
          <w:color w:val="auto"/>
          <w:sz w:val="24"/>
          <w:szCs w:val="24"/>
        </w:rPr>
      </w:pPr>
    </w:p>
    <w:p w14:paraId="42B71E98" w14:textId="77777777" w:rsidR="00566B7E" w:rsidRDefault="00566B7E" w:rsidP="000A6889">
      <w:pPr>
        <w:tabs>
          <w:tab w:val="left" w:pos="993"/>
        </w:tabs>
        <w:spacing w:after="0" w:line="240" w:lineRule="auto"/>
        <w:ind w:firstLine="0"/>
        <w:rPr>
          <w:color w:val="auto"/>
          <w:sz w:val="24"/>
          <w:szCs w:val="24"/>
        </w:rPr>
      </w:pPr>
    </w:p>
    <w:p w14:paraId="3AE1E2A7" w14:textId="77777777" w:rsidR="00566B7E" w:rsidRDefault="00566B7E" w:rsidP="000A6889">
      <w:pPr>
        <w:tabs>
          <w:tab w:val="left" w:pos="993"/>
        </w:tabs>
        <w:spacing w:after="0" w:line="240" w:lineRule="auto"/>
        <w:ind w:firstLine="0"/>
        <w:rPr>
          <w:color w:val="auto"/>
          <w:sz w:val="24"/>
          <w:szCs w:val="24"/>
        </w:rPr>
      </w:pPr>
    </w:p>
    <w:p w14:paraId="32E72F74" w14:textId="77777777" w:rsidR="00566B7E" w:rsidRDefault="00566B7E" w:rsidP="000A6889">
      <w:pPr>
        <w:tabs>
          <w:tab w:val="left" w:pos="993"/>
        </w:tabs>
        <w:spacing w:after="0" w:line="240" w:lineRule="auto"/>
        <w:ind w:firstLine="0"/>
        <w:rPr>
          <w:color w:val="auto"/>
          <w:sz w:val="24"/>
          <w:szCs w:val="24"/>
        </w:rPr>
      </w:pPr>
    </w:p>
    <w:p w14:paraId="26A59630" w14:textId="77777777" w:rsidR="00566B7E" w:rsidRDefault="00566B7E" w:rsidP="000A6889">
      <w:pPr>
        <w:tabs>
          <w:tab w:val="left" w:pos="993"/>
        </w:tabs>
        <w:spacing w:after="0" w:line="240" w:lineRule="auto"/>
        <w:ind w:firstLine="0"/>
        <w:rPr>
          <w:color w:val="auto"/>
          <w:sz w:val="24"/>
          <w:szCs w:val="24"/>
        </w:rPr>
      </w:pPr>
    </w:p>
    <w:p w14:paraId="6935E354" w14:textId="77777777" w:rsidR="00566B7E" w:rsidRDefault="00566B7E" w:rsidP="000A6889">
      <w:pPr>
        <w:tabs>
          <w:tab w:val="left" w:pos="993"/>
        </w:tabs>
        <w:spacing w:after="0" w:line="240" w:lineRule="auto"/>
        <w:ind w:firstLine="0"/>
        <w:rPr>
          <w:color w:val="auto"/>
          <w:sz w:val="24"/>
          <w:szCs w:val="24"/>
        </w:rPr>
      </w:pPr>
    </w:p>
    <w:tbl>
      <w:tblPr>
        <w:tblW w:w="978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974"/>
        <w:gridCol w:w="3749"/>
        <w:gridCol w:w="1056"/>
        <w:gridCol w:w="953"/>
        <w:gridCol w:w="1049"/>
      </w:tblGrid>
      <w:tr w:rsidR="00566B7E" w:rsidRPr="000E294C" w14:paraId="7DFFC696" w14:textId="77777777" w:rsidTr="00F93525">
        <w:trPr>
          <w:trHeight w:val="560"/>
          <w:jc w:val="center"/>
        </w:trPr>
        <w:tc>
          <w:tcPr>
            <w:tcW w:w="2974" w:type="dxa"/>
            <w:tcBorders>
              <w:top w:val="single" w:sz="8" w:space="0" w:color="000000"/>
              <w:left w:val="single" w:sz="8" w:space="0" w:color="000000"/>
              <w:bottom w:val="single" w:sz="8" w:space="0" w:color="000000"/>
              <w:right w:val="single" w:sz="8" w:space="0" w:color="000000"/>
            </w:tcBorders>
            <w:vAlign w:val="center"/>
            <w:hideMark/>
          </w:tcPr>
          <w:p w14:paraId="69C016CA" w14:textId="77777777" w:rsidR="00566B7E" w:rsidRPr="000E294C" w:rsidRDefault="00566B7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lastRenderedPageBreak/>
              <w:t>IMAGEM DE REFERÊNCIA</w:t>
            </w:r>
          </w:p>
        </w:tc>
        <w:tc>
          <w:tcPr>
            <w:tcW w:w="3749" w:type="dxa"/>
            <w:tcBorders>
              <w:top w:val="single" w:sz="8" w:space="0" w:color="000000"/>
              <w:left w:val="single" w:sz="8" w:space="0" w:color="000000"/>
              <w:bottom w:val="single" w:sz="8" w:space="0" w:color="000000"/>
              <w:right w:val="single" w:sz="8" w:space="0" w:color="000000"/>
            </w:tcBorders>
            <w:vAlign w:val="center"/>
            <w:hideMark/>
          </w:tcPr>
          <w:p w14:paraId="09373700" w14:textId="77777777" w:rsidR="00566B7E" w:rsidRPr="000E294C" w:rsidRDefault="00566B7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t>DESCRIÇÃO</w:t>
            </w:r>
          </w:p>
        </w:tc>
        <w:tc>
          <w:tcPr>
            <w:tcW w:w="1056" w:type="dxa"/>
            <w:tcBorders>
              <w:top w:val="single" w:sz="8" w:space="0" w:color="000000"/>
              <w:left w:val="single" w:sz="8" w:space="0" w:color="000000"/>
              <w:bottom w:val="single" w:sz="8" w:space="0" w:color="000000"/>
              <w:right w:val="single" w:sz="8" w:space="0" w:color="000000"/>
            </w:tcBorders>
            <w:vAlign w:val="center"/>
            <w:hideMark/>
          </w:tcPr>
          <w:p w14:paraId="2645B8E5" w14:textId="77777777" w:rsidR="00566B7E" w:rsidRPr="000E294C" w:rsidRDefault="00566B7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t>Qtde UNIT</w:t>
            </w:r>
          </w:p>
        </w:tc>
        <w:tc>
          <w:tcPr>
            <w:tcW w:w="953" w:type="dxa"/>
            <w:tcBorders>
              <w:top w:val="single" w:sz="8" w:space="0" w:color="000000"/>
              <w:left w:val="single" w:sz="8" w:space="0" w:color="000000"/>
              <w:bottom w:val="single" w:sz="8" w:space="0" w:color="000000"/>
              <w:right w:val="single" w:sz="8" w:space="0" w:color="000000"/>
            </w:tcBorders>
            <w:vAlign w:val="center"/>
            <w:hideMark/>
          </w:tcPr>
          <w:p w14:paraId="5BD2DE04" w14:textId="77777777" w:rsidR="00566B7E" w:rsidRPr="000E294C" w:rsidRDefault="00566B7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t>QTDE</w:t>
            </w:r>
          </w:p>
          <w:p w14:paraId="439C1B77" w14:textId="77777777" w:rsidR="00566B7E" w:rsidRPr="000E294C" w:rsidRDefault="00566B7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t>CONJ</w:t>
            </w:r>
          </w:p>
        </w:tc>
        <w:tc>
          <w:tcPr>
            <w:tcW w:w="1049" w:type="dxa"/>
            <w:tcBorders>
              <w:top w:val="single" w:sz="8" w:space="0" w:color="000000"/>
              <w:left w:val="single" w:sz="8" w:space="0" w:color="000000"/>
              <w:bottom w:val="single" w:sz="8" w:space="0" w:color="000000"/>
              <w:right w:val="single" w:sz="8" w:space="0" w:color="000000"/>
            </w:tcBorders>
            <w:vAlign w:val="center"/>
            <w:hideMark/>
          </w:tcPr>
          <w:p w14:paraId="56D6802B" w14:textId="77777777" w:rsidR="00566B7E" w:rsidRPr="000E294C" w:rsidRDefault="00566B7E" w:rsidP="00F93525">
            <w:pPr>
              <w:tabs>
                <w:tab w:val="left" w:pos="993"/>
              </w:tabs>
              <w:spacing w:after="0" w:line="240" w:lineRule="auto"/>
              <w:ind w:firstLine="0"/>
              <w:jc w:val="center"/>
              <w:rPr>
                <w:b/>
                <w:color w:val="auto"/>
                <w:sz w:val="24"/>
                <w:szCs w:val="24"/>
                <w:lang w:val="pt-PT"/>
              </w:rPr>
            </w:pPr>
            <w:r w:rsidRPr="000E294C">
              <w:rPr>
                <w:b/>
                <w:color w:val="auto"/>
                <w:sz w:val="24"/>
                <w:szCs w:val="24"/>
                <w:lang w:val="pt-PT"/>
              </w:rPr>
              <w:t>TOTAL</w:t>
            </w:r>
          </w:p>
        </w:tc>
      </w:tr>
      <w:tr w:rsidR="00566B7E" w:rsidRPr="000E294C" w14:paraId="2EC1EE26" w14:textId="77777777" w:rsidTr="00BB1969">
        <w:trPr>
          <w:trHeight w:val="2092"/>
          <w:jc w:val="center"/>
        </w:trPr>
        <w:tc>
          <w:tcPr>
            <w:tcW w:w="2974" w:type="dxa"/>
            <w:tcBorders>
              <w:top w:val="single" w:sz="8" w:space="0" w:color="000000"/>
              <w:left w:val="single" w:sz="8" w:space="0" w:color="000000"/>
              <w:bottom w:val="single" w:sz="8" w:space="0" w:color="000000"/>
              <w:right w:val="single" w:sz="8" w:space="0" w:color="000000"/>
            </w:tcBorders>
          </w:tcPr>
          <w:p w14:paraId="7C810A81" w14:textId="77777777" w:rsidR="00566B7E" w:rsidRDefault="00566B7E" w:rsidP="00566B7E">
            <w:pPr>
              <w:pStyle w:val="TableParagraph"/>
              <w:spacing w:before="6"/>
              <w:rPr>
                <w:b/>
                <w:sz w:val="6"/>
              </w:rPr>
            </w:pPr>
          </w:p>
          <w:p w14:paraId="380A87B4" w14:textId="7D7CE348" w:rsidR="00566B7E" w:rsidRPr="000E294C" w:rsidRDefault="009E76AF" w:rsidP="00566B7E">
            <w:pPr>
              <w:tabs>
                <w:tab w:val="left" w:pos="993"/>
              </w:tabs>
              <w:spacing w:after="0" w:line="240" w:lineRule="auto"/>
              <w:ind w:firstLine="0"/>
              <w:jc w:val="center"/>
              <w:rPr>
                <w:color w:val="auto"/>
                <w:sz w:val="24"/>
                <w:szCs w:val="24"/>
                <w:lang w:val="pt-PT"/>
              </w:rPr>
            </w:pPr>
            <w:r>
              <w:rPr>
                <w:noProof/>
                <w:sz w:val="20"/>
              </w:rPr>
              <w:pict w14:anchorId="7F1C51F4">
                <v:shape id="image12.jpeg" o:spid="_x0000_i1031" type="#_x0000_t75" alt="Uma imagem contendo pedaço, bolsa, mesa, bagagem&#10;&#10;Descrição gerada automaticamente" style="width:95.4pt;height:103.2pt;visibility:visible;mso-wrap-style:square">
                  <v:imagedata r:id="rId55" o:title="Uma imagem contendo pedaço, bolsa, mesa, bagagem&#10;&#10;Descrição gerada automaticamente"/>
                </v:shape>
              </w:pict>
            </w:r>
          </w:p>
        </w:tc>
        <w:tc>
          <w:tcPr>
            <w:tcW w:w="3749" w:type="dxa"/>
            <w:tcBorders>
              <w:top w:val="single" w:sz="8" w:space="0" w:color="000000"/>
              <w:left w:val="single" w:sz="8" w:space="0" w:color="000000"/>
              <w:right w:val="single" w:sz="8" w:space="0" w:color="000000"/>
            </w:tcBorders>
          </w:tcPr>
          <w:p w14:paraId="3B283B11" w14:textId="77777777" w:rsidR="00566B7E" w:rsidRDefault="00566B7E" w:rsidP="00566B7E">
            <w:pPr>
              <w:pStyle w:val="TableParagraph"/>
              <w:rPr>
                <w:b/>
              </w:rPr>
            </w:pPr>
          </w:p>
          <w:p w14:paraId="116EC309" w14:textId="77777777" w:rsidR="00566B7E" w:rsidRDefault="00566B7E" w:rsidP="00566B7E">
            <w:pPr>
              <w:pStyle w:val="TableParagraph"/>
              <w:spacing w:before="9"/>
              <w:rPr>
                <w:b/>
              </w:rPr>
            </w:pPr>
          </w:p>
          <w:p w14:paraId="3E1F4C88" w14:textId="613CEB29" w:rsidR="00566B7E" w:rsidRPr="000E294C" w:rsidRDefault="00566B7E" w:rsidP="00566B7E">
            <w:pPr>
              <w:tabs>
                <w:tab w:val="left" w:pos="993"/>
              </w:tabs>
              <w:spacing w:after="0" w:line="240" w:lineRule="auto"/>
              <w:jc w:val="center"/>
              <w:rPr>
                <w:b/>
                <w:color w:val="auto"/>
                <w:sz w:val="24"/>
                <w:szCs w:val="24"/>
                <w:lang w:val="pt-PT"/>
              </w:rPr>
            </w:pPr>
            <w:r>
              <w:t>PORTA LÁPIS</w:t>
            </w:r>
            <w:r>
              <w:rPr>
                <w:spacing w:val="1"/>
              </w:rPr>
              <w:t xml:space="preserve"> </w:t>
            </w:r>
            <w:r>
              <w:t>DE</w:t>
            </w:r>
            <w:r>
              <w:rPr>
                <w:spacing w:val="1"/>
              </w:rPr>
              <w:t xml:space="preserve"> </w:t>
            </w:r>
            <w:r>
              <w:t>REDINHA</w:t>
            </w:r>
            <w:r>
              <w:rPr>
                <w:spacing w:val="1"/>
              </w:rPr>
              <w:t xml:space="preserve"> </w:t>
            </w:r>
            <w:r>
              <w:t>OU</w:t>
            </w:r>
            <w:r>
              <w:rPr>
                <w:spacing w:val="1"/>
              </w:rPr>
              <w:t xml:space="preserve"> </w:t>
            </w:r>
            <w:r>
              <w:t>TECIDO</w:t>
            </w:r>
            <w:r>
              <w:rPr>
                <w:spacing w:val="2"/>
              </w:rPr>
              <w:t xml:space="preserve"> </w:t>
            </w:r>
            <w:r>
              <w:t>COM</w:t>
            </w:r>
            <w:r>
              <w:rPr>
                <w:spacing w:val="-47"/>
              </w:rPr>
              <w:t xml:space="preserve"> </w:t>
            </w:r>
            <w:r>
              <w:t>80mm</w:t>
            </w:r>
            <w:r>
              <w:rPr>
                <w:spacing w:val="3"/>
              </w:rPr>
              <w:t xml:space="preserve"> </w:t>
            </w:r>
            <w:r>
              <w:t>DE</w:t>
            </w:r>
            <w:r>
              <w:rPr>
                <w:spacing w:val="2"/>
              </w:rPr>
              <w:t xml:space="preserve"> </w:t>
            </w:r>
            <w:r>
              <w:t>DIÂMETRO</w:t>
            </w:r>
            <w:r>
              <w:rPr>
                <w:spacing w:val="2"/>
              </w:rPr>
              <w:t xml:space="preserve"> </w:t>
            </w:r>
            <w:r>
              <w:t>E</w:t>
            </w:r>
            <w:r>
              <w:rPr>
                <w:spacing w:val="2"/>
              </w:rPr>
              <w:t xml:space="preserve"> </w:t>
            </w:r>
            <w:r>
              <w:t>100mm</w:t>
            </w:r>
            <w:r>
              <w:rPr>
                <w:spacing w:val="4"/>
              </w:rPr>
              <w:t xml:space="preserve"> </w:t>
            </w:r>
            <w:r>
              <w:t>DE</w:t>
            </w:r>
            <w:r>
              <w:rPr>
                <w:spacing w:val="2"/>
              </w:rPr>
              <w:t xml:space="preserve"> </w:t>
            </w:r>
            <w:r>
              <w:t>ALTURA</w:t>
            </w:r>
          </w:p>
        </w:tc>
        <w:tc>
          <w:tcPr>
            <w:tcW w:w="1056" w:type="dxa"/>
            <w:tcBorders>
              <w:top w:val="single" w:sz="8" w:space="0" w:color="000000"/>
              <w:left w:val="single" w:sz="8" w:space="0" w:color="000000"/>
              <w:bottom w:val="single" w:sz="8" w:space="0" w:color="000000"/>
              <w:right w:val="single" w:sz="8" w:space="0" w:color="000000"/>
            </w:tcBorders>
          </w:tcPr>
          <w:p w14:paraId="79167B41" w14:textId="77777777" w:rsidR="00566B7E" w:rsidRDefault="00566B7E" w:rsidP="00566B7E">
            <w:pPr>
              <w:pStyle w:val="TableParagraph"/>
              <w:rPr>
                <w:b/>
              </w:rPr>
            </w:pPr>
          </w:p>
          <w:p w14:paraId="6E835403" w14:textId="77777777" w:rsidR="00566B7E" w:rsidRDefault="00566B7E" w:rsidP="00566B7E">
            <w:pPr>
              <w:pStyle w:val="TableParagraph"/>
              <w:rPr>
                <w:b/>
              </w:rPr>
            </w:pPr>
          </w:p>
          <w:p w14:paraId="3F3AEA68" w14:textId="77777777" w:rsidR="00566B7E" w:rsidRDefault="00566B7E" w:rsidP="00566B7E">
            <w:pPr>
              <w:pStyle w:val="TableParagraph"/>
              <w:spacing w:before="6"/>
              <w:rPr>
                <w:b/>
                <w:sz w:val="24"/>
              </w:rPr>
            </w:pPr>
          </w:p>
          <w:p w14:paraId="5119B0EE" w14:textId="523F603C" w:rsidR="00566B7E" w:rsidRPr="000E294C" w:rsidRDefault="00566B7E" w:rsidP="00566B7E">
            <w:pPr>
              <w:tabs>
                <w:tab w:val="left" w:pos="993"/>
              </w:tabs>
              <w:spacing w:after="0" w:line="240" w:lineRule="auto"/>
              <w:ind w:firstLine="0"/>
              <w:jc w:val="center"/>
              <w:rPr>
                <w:color w:val="auto"/>
                <w:sz w:val="24"/>
                <w:szCs w:val="24"/>
                <w:lang w:val="pt-PT"/>
              </w:rPr>
            </w:pPr>
            <w:r>
              <w:t>4</w:t>
            </w:r>
          </w:p>
        </w:tc>
        <w:tc>
          <w:tcPr>
            <w:tcW w:w="953" w:type="dxa"/>
            <w:vMerge w:val="restart"/>
            <w:tcBorders>
              <w:top w:val="single" w:sz="8" w:space="0" w:color="000000"/>
              <w:left w:val="single" w:sz="8" w:space="0" w:color="000000"/>
              <w:right w:val="single" w:sz="8" w:space="0" w:color="000000"/>
            </w:tcBorders>
            <w:textDirection w:val="btLr"/>
            <w:vAlign w:val="center"/>
          </w:tcPr>
          <w:p w14:paraId="61A57F63" w14:textId="77777777" w:rsidR="00566B7E" w:rsidRPr="000E294C" w:rsidRDefault="00566B7E" w:rsidP="00566B7E">
            <w:pPr>
              <w:tabs>
                <w:tab w:val="left" w:pos="993"/>
              </w:tabs>
              <w:spacing w:after="0" w:line="240" w:lineRule="auto"/>
              <w:ind w:firstLine="0"/>
              <w:jc w:val="center"/>
              <w:rPr>
                <w:color w:val="auto"/>
                <w:sz w:val="24"/>
                <w:szCs w:val="24"/>
                <w:lang w:val="pt-PT"/>
              </w:rPr>
            </w:pPr>
            <w:r w:rsidRPr="0082485C">
              <w:rPr>
                <w:color w:val="auto"/>
                <w:sz w:val="24"/>
                <w:szCs w:val="24"/>
              </w:rPr>
              <w:t>01 CONJUNTO</w:t>
            </w:r>
          </w:p>
        </w:tc>
        <w:tc>
          <w:tcPr>
            <w:tcW w:w="1049" w:type="dxa"/>
            <w:vMerge w:val="restart"/>
            <w:tcBorders>
              <w:top w:val="single" w:sz="8" w:space="0" w:color="000000"/>
              <w:left w:val="single" w:sz="8" w:space="0" w:color="000000"/>
              <w:right w:val="single" w:sz="8" w:space="0" w:color="000000"/>
            </w:tcBorders>
            <w:textDirection w:val="btLr"/>
            <w:vAlign w:val="center"/>
          </w:tcPr>
          <w:p w14:paraId="2514EC82" w14:textId="77777777" w:rsidR="00566B7E" w:rsidRPr="000E294C" w:rsidRDefault="00566B7E" w:rsidP="00566B7E">
            <w:pPr>
              <w:tabs>
                <w:tab w:val="left" w:pos="993"/>
              </w:tabs>
              <w:spacing w:after="0" w:line="240" w:lineRule="auto"/>
              <w:ind w:firstLine="0"/>
              <w:jc w:val="center"/>
              <w:rPr>
                <w:color w:val="auto"/>
                <w:sz w:val="24"/>
                <w:szCs w:val="24"/>
                <w:lang w:val="pt-PT"/>
              </w:rPr>
            </w:pPr>
            <w:r w:rsidRPr="0082485C">
              <w:rPr>
                <w:color w:val="auto"/>
                <w:sz w:val="24"/>
                <w:szCs w:val="24"/>
              </w:rPr>
              <w:t>09 CONJUNTOS</w:t>
            </w:r>
          </w:p>
        </w:tc>
      </w:tr>
      <w:tr w:rsidR="00566B7E" w:rsidRPr="000E294C" w14:paraId="2E0F68F3" w14:textId="77777777" w:rsidTr="00BB1969">
        <w:trPr>
          <w:trHeight w:val="1717"/>
          <w:jc w:val="center"/>
        </w:trPr>
        <w:tc>
          <w:tcPr>
            <w:tcW w:w="2974" w:type="dxa"/>
            <w:tcBorders>
              <w:top w:val="single" w:sz="8" w:space="0" w:color="000000"/>
              <w:left w:val="single" w:sz="8" w:space="0" w:color="000000"/>
              <w:bottom w:val="single" w:sz="8" w:space="0" w:color="000000"/>
              <w:right w:val="single" w:sz="8" w:space="0" w:color="000000"/>
            </w:tcBorders>
          </w:tcPr>
          <w:p w14:paraId="31582F15" w14:textId="77777777" w:rsidR="00566B7E" w:rsidRDefault="00566B7E" w:rsidP="00566B7E">
            <w:pPr>
              <w:pStyle w:val="TableParagraph"/>
              <w:spacing w:before="2"/>
              <w:rPr>
                <w:b/>
                <w:sz w:val="12"/>
              </w:rPr>
            </w:pPr>
          </w:p>
          <w:p w14:paraId="60DA071D" w14:textId="1F12FCAB" w:rsidR="00566B7E" w:rsidRPr="000E294C" w:rsidRDefault="009E76AF" w:rsidP="00566B7E">
            <w:pPr>
              <w:tabs>
                <w:tab w:val="left" w:pos="993"/>
              </w:tabs>
              <w:spacing w:after="0" w:line="240" w:lineRule="auto"/>
              <w:ind w:firstLine="0"/>
              <w:jc w:val="center"/>
              <w:rPr>
                <w:color w:val="auto"/>
                <w:sz w:val="24"/>
                <w:szCs w:val="24"/>
                <w:lang w:val="pt-PT"/>
              </w:rPr>
            </w:pPr>
            <w:r>
              <w:rPr>
                <w:noProof/>
                <w:sz w:val="20"/>
              </w:rPr>
              <w:pict w14:anchorId="645BD06F">
                <v:shape id="image13.jpeg" o:spid="_x0000_i1032" type="#_x0000_t75" alt="Uma imagem contendo arma, caneca&#10;&#10;Descrição gerada automaticamente" style="width:88.2pt;height:84pt;visibility:visible;mso-wrap-style:square">
                  <v:imagedata r:id="rId56" o:title="Uma imagem contendo arma, caneca&#10;&#10;Descrição gerada automaticamente"/>
                </v:shape>
              </w:pict>
            </w:r>
          </w:p>
        </w:tc>
        <w:tc>
          <w:tcPr>
            <w:tcW w:w="3749" w:type="dxa"/>
            <w:tcBorders>
              <w:top w:val="single" w:sz="8" w:space="0" w:color="000000"/>
              <w:left w:val="single" w:sz="8" w:space="0" w:color="000000"/>
              <w:bottom w:val="single" w:sz="8" w:space="0" w:color="000000"/>
              <w:right w:val="single" w:sz="8" w:space="0" w:color="000000"/>
            </w:tcBorders>
          </w:tcPr>
          <w:p w14:paraId="3673DCE6" w14:textId="77777777" w:rsidR="00566B7E" w:rsidRDefault="00566B7E" w:rsidP="00566B7E">
            <w:pPr>
              <w:pStyle w:val="TableParagraph"/>
              <w:rPr>
                <w:b/>
              </w:rPr>
            </w:pPr>
          </w:p>
          <w:p w14:paraId="15EE46EA" w14:textId="77777777" w:rsidR="00566B7E" w:rsidRDefault="00566B7E" w:rsidP="00566B7E">
            <w:pPr>
              <w:pStyle w:val="TableParagraph"/>
              <w:spacing w:before="6"/>
              <w:rPr>
                <w:b/>
                <w:sz w:val="21"/>
              </w:rPr>
            </w:pPr>
          </w:p>
          <w:p w14:paraId="137A0AA1" w14:textId="71232CF0" w:rsidR="00566B7E" w:rsidRPr="000E294C" w:rsidRDefault="00566B7E" w:rsidP="00566B7E">
            <w:pPr>
              <w:tabs>
                <w:tab w:val="left" w:pos="993"/>
              </w:tabs>
              <w:spacing w:after="0" w:line="240" w:lineRule="auto"/>
              <w:ind w:firstLine="0"/>
              <w:jc w:val="center"/>
              <w:rPr>
                <w:color w:val="auto"/>
                <w:sz w:val="24"/>
                <w:szCs w:val="24"/>
                <w:lang w:val="pt-PT"/>
              </w:rPr>
            </w:pPr>
            <w:r>
              <w:t>FECHO</w:t>
            </w:r>
            <w:r>
              <w:rPr>
                <w:spacing w:val="1"/>
              </w:rPr>
              <w:t xml:space="preserve"> </w:t>
            </w:r>
            <w:r>
              <w:t>MALETA PARA CAIXA</w:t>
            </w:r>
            <w:r>
              <w:rPr>
                <w:spacing w:val="1"/>
              </w:rPr>
              <w:t xml:space="preserve"> </w:t>
            </w:r>
            <w:r>
              <w:t>30X29mm</w:t>
            </w:r>
            <w:r>
              <w:rPr>
                <w:spacing w:val="2"/>
              </w:rPr>
              <w:t xml:space="preserve"> </w:t>
            </w:r>
            <w:r>
              <w:t>OURO</w:t>
            </w:r>
            <w:r>
              <w:rPr>
                <w:spacing w:val="-47"/>
              </w:rPr>
              <w:t xml:space="preserve"> </w:t>
            </w:r>
            <w:r>
              <w:t>VELHO</w:t>
            </w:r>
          </w:p>
        </w:tc>
        <w:tc>
          <w:tcPr>
            <w:tcW w:w="1056" w:type="dxa"/>
            <w:tcBorders>
              <w:top w:val="single" w:sz="8" w:space="0" w:color="000000"/>
              <w:left w:val="single" w:sz="8" w:space="0" w:color="000000"/>
              <w:bottom w:val="single" w:sz="8" w:space="0" w:color="000000"/>
              <w:right w:val="single" w:sz="8" w:space="0" w:color="000000"/>
            </w:tcBorders>
          </w:tcPr>
          <w:p w14:paraId="6D7FDA49" w14:textId="77777777" w:rsidR="00566B7E" w:rsidRDefault="00566B7E" w:rsidP="00566B7E">
            <w:pPr>
              <w:pStyle w:val="TableParagraph"/>
              <w:rPr>
                <w:b/>
              </w:rPr>
            </w:pPr>
          </w:p>
          <w:p w14:paraId="5CE62053" w14:textId="77777777" w:rsidR="00566B7E" w:rsidRDefault="00566B7E" w:rsidP="00566B7E">
            <w:pPr>
              <w:pStyle w:val="TableParagraph"/>
              <w:rPr>
                <w:b/>
              </w:rPr>
            </w:pPr>
          </w:p>
          <w:p w14:paraId="32170CA3" w14:textId="0372E919" w:rsidR="00566B7E" w:rsidRPr="000E294C" w:rsidRDefault="00566B7E" w:rsidP="00566B7E">
            <w:pPr>
              <w:tabs>
                <w:tab w:val="left" w:pos="993"/>
              </w:tabs>
              <w:spacing w:after="0" w:line="240" w:lineRule="auto"/>
              <w:ind w:firstLine="0"/>
              <w:jc w:val="center"/>
              <w:rPr>
                <w:color w:val="auto"/>
                <w:sz w:val="24"/>
                <w:szCs w:val="24"/>
                <w:lang w:val="pt-PT"/>
              </w:rPr>
            </w:pPr>
            <w:r>
              <w:t>2</w:t>
            </w:r>
          </w:p>
        </w:tc>
        <w:tc>
          <w:tcPr>
            <w:tcW w:w="953" w:type="dxa"/>
            <w:vMerge/>
            <w:tcBorders>
              <w:left w:val="single" w:sz="8" w:space="0" w:color="000000"/>
              <w:right w:val="single" w:sz="8" w:space="0" w:color="000000"/>
            </w:tcBorders>
            <w:vAlign w:val="center"/>
            <w:hideMark/>
          </w:tcPr>
          <w:p w14:paraId="394C8A54" w14:textId="77777777" w:rsidR="00566B7E" w:rsidRPr="000E294C" w:rsidRDefault="00566B7E" w:rsidP="00566B7E">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48638C6F" w14:textId="77777777" w:rsidR="00566B7E" w:rsidRPr="000E294C" w:rsidRDefault="00566B7E" w:rsidP="00566B7E">
            <w:pPr>
              <w:tabs>
                <w:tab w:val="left" w:pos="993"/>
              </w:tabs>
              <w:spacing w:after="0" w:line="240" w:lineRule="auto"/>
              <w:ind w:firstLine="0"/>
              <w:jc w:val="center"/>
              <w:rPr>
                <w:color w:val="auto"/>
                <w:sz w:val="24"/>
                <w:szCs w:val="24"/>
                <w:lang w:val="pt-PT"/>
              </w:rPr>
            </w:pPr>
          </w:p>
        </w:tc>
      </w:tr>
      <w:tr w:rsidR="00566B7E" w:rsidRPr="000E294C" w14:paraId="7D7C336F" w14:textId="77777777" w:rsidTr="00BB1969">
        <w:trPr>
          <w:trHeight w:val="895"/>
          <w:jc w:val="center"/>
        </w:trPr>
        <w:tc>
          <w:tcPr>
            <w:tcW w:w="2974" w:type="dxa"/>
            <w:tcBorders>
              <w:top w:val="single" w:sz="8" w:space="0" w:color="000000"/>
              <w:left w:val="single" w:sz="8" w:space="0" w:color="000000"/>
              <w:bottom w:val="single" w:sz="8" w:space="0" w:color="000000"/>
              <w:right w:val="single" w:sz="8" w:space="0" w:color="000000"/>
            </w:tcBorders>
          </w:tcPr>
          <w:p w14:paraId="4103D49E" w14:textId="77777777" w:rsidR="00566B7E" w:rsidRDefault="00566B7E" w:rsidP="00566B7E">
            <w:pPr>
              <w:pStyle w:val="TableParagraph"/>
              <w:spacing w:before="5" w:after="1"/>
              <w:rPr>
                <w:b/>
                <w:sz w:val="14"/>
              </w:rPr>
            </w:pPr>
          </w:p>
          <w:p w14:paraId="2039F7F7" w14:textId="4B007B21" w:rsidR="00566B7E" w:rsidRPr="000E294C" w:rsidRDefault="009E76AF" w:rsidP="00566B7E">
            <w:pPr>
              <w:tabs>
                <w:tab w:val="left" w:pos="993"/>
              </w:tabs>
              <w:spacing w:after="0" w:line="240" w:lineRule="auto"/>
              <w:ind w:firstLine="0"/>
              <w:jc w:val="center"/>
              <w:rPr>
                <w:color w:val="auto"/>
                <w:sz w:val="24"/>
                <w:szCs w:val="24"/>
                <w:lang w:val="pt-PT"/>
              </w:rPr>
            </w:pPr>
            <w:r>
              <w:rPr>
                <w:noProof/>
                <w:sz w:val="20"/>
              </w:rPr>
              <w:pict w14:anchorId="6A65087F">
                <v:shape id="image14.jpeg" o:spid="_x0000_i1033" type="#_x0000_t75" alt="Imagem em preto e branco de peças de metal&#10;&#10;Descrição gerada automaticamente com confiança média" style="width:75pt;height:114pt;visibility:visible;mso-wrap-style:square">
                  <v:imagedata r:id="rId57" o:title="Imagem em preto e branco de peças de metal&#10;&#10;Descrição gerada automaticamente com confiança média"/>
                </v:shape>
              </w:pict>
            </w:r>
          </w:p>
        </w:tc>
        <w:tc>
          <w:tcPr>
            <w:tcW w:w="3749" w:type="dxa"/>
            <w:tcBorders>
              <w:top w:val="single" w:sz="8" w:space="0" w:color="000000"/>
              <w:left w:val="single" w:sz="8" w:space="0" w:color="000000"/>
              <w:bottom w:val="single" w:sz="8" w:space="0" w:color="000000"/>
              <w:right w:val="single" w:sz="8" w:space="0" w:color="000000"/>
            </w:tcBorders>
          </w:tcPr>
          <w:p w14:paraId="6C8070A2" w14:textId="77777777" w:rsidR="00566B7E" w:rsidRDefault="00566B7E" w:rsidP="00566B7E">
            <w:pPr>
              <w:pStyle w:val="TableParagraph"/>
              <w:rPr>
                <w:b/>
              </w:rPr>
            </w:pPr>
          </w:p>
          <w:p w14:paraId="166DFA47" w14:textId="77777777" w:rsidR="00566B7E" w:rsidRDefault="00566B7E" w:rsidP="00566B7E">
            <w:pPr>
              <w:pStyle w:val="TableParagraph"/>
              <w:rPr>
                <w:b/>
              </w:rPr>
            </w:pPr>
          </w:p>
          <w:p w14:paraId="1427405A" w14:textId="77777777" w:rsidR="00566B7E" w:rsidRDefault="00566B7E" w:rsidP="00566B7E">
            <w:pPr>
              <w:pStyle w:val="TableParagraph"/>
              <w:rPr>
                <w:b/>
              </w:rPr>
            </w:pPr>
          </w:p>
          <w:p w14:paraId="40DC65E8" w14:textId="77777777" w:rsidR="00566B7E" w:rsidRDefault="00566B7E" w:rsidP="00566B7E">
            <w:pPr>
              <w:pStyle w:val="TableParagraph"/>
              <w:spacing w:before="8"/>
              <w:rPr>
                <w:b/>
                <w:sz w:val="17"/>
              </w:rPr>
            </w:pPr>
          </w:p>
          <w:p w14:paraId="3E50A1A4" w14:textId="623E4B5F" w:rsidR="00566B7E" w:rsidRPr="000E294C" w:rsidRDefault="00566B7E" w:rsidP="00566B7E">
            <w:pPr>
              <w:tabs>
                <w:tab w:val="left" w:pos="993"/>
              </w:tabs>
              <w:spacing w:after="0" w:line="240" w:lineRule="auto"/>
              <w:ind w:firstLine="0"/>
              <w:jc w:val="center"/>
              <w:rPr>
                <w:color w:val="auto"/>
                <w:sz w:val="24"/>
                <w:szCs w:val="24"/>
                <w:lang w:val="pt-PT"/>
              </w:rPr>
            </w:pPr>
            <w:r>
              <w:t>DOBRADIÇA</w:t>
            </w:r>
            <w:r>
              <w:rPr>
                <w:spacing w:val="-1"/>
              </w:rPr>
              <w:t xml:space="preserve"> </w:t>
            </w:r>
            <w:r>
              <w:t>INVISÍVEL</w:t>
            </w:r>
            <w:r>
              <w:rPr>
                <w:spacing w:val="1"/>
              </w:rPr>
              <w:t xml:space="preserve"> </w:t>
            </w:r>
            <w:r>
              <w:t>60X13mm</w:t>
            </w:r>
          </w:p>
        </w:tc>
        <w:tc>
          <w:tcPr>
            <w:tcW w:w="1056" w:type="dxa"/>
            <w:tcBorders>
              <w:top w:val="single" w:sz="8" w:space="0" w:color="000000"/>
              <w:left w:val="single" w:sz="8" w:space="0" w:color="000000"/>
              <w:bottom w:val="single" w:sz="8" w:space="0" w:color="000000"/>
              <w:right w:val="single" w:sz="8" w:space="0" w:color="000000"/>
            </w:tcBorders>
          </w:tcPr>
          <w:p w14:paraId="0ADE7067" w14:textId="77777777" w:rsidR="00566B7E" w:rsidRDefault="00566B7E" w:rsidP="00566B7E">
            <w:pPr>
              <w:pStyle w:val="TableParagraph"/>
              <w:rPr>
                <w:b/>
              </w:rPr>
            </w:pPr>
          </w:p>
          <w:p w14:paraId="128AE0AF" w14:textId="77777777" w:rsidR="00566B7E" w:rsidRDefault="00566B7E" w:rsidP="00566B7E">
            <w:pPr>
              <w:pStyle w:val="TableParagraph"/>
              <w:rPr>
                <w:b/>
              </w:rPr>
            </w:pPr>
          </w:p>
          <w:p w14:paraId="74DA5510" w14:textId="77777777" w:rsidR="00566B7E" w:rsidRDefault="00566B7E" w:rsidP="00566B7E">
            <w:pPr>
              <w:pStyle w:val="TableParagraph"/>
              <w:rPr>
                <w:b/>
              </w:rPr>
            </w:pPr>
          </w:p>
          <w:p w14:paraId="76FE4F8E" w14:textId="77777777" w:rsidR="00566B7E" w:rsidRDefault="00566B7E" w:rsidP="00566B7E">
            <w:pPr>
              <w:pStyle w:val="TableParagraph"/>
              <w:spacing w:before="8"/>
              <w:rPr>
                <w:b/>
                <w:sz w:val="17"/>
              </w:rPr>
            </w:pPr>
          </w:p>
          <w:p w14:paraId="5A1EADA0" w14:textId="153EE776" w:rsidR="00566B7E" w:rsidRPr="000E294C" w:rsidRDefault="00566B7E" w:rsidP="00566B7E">
            <w:pPr>
              <w:tabs>
                <w:tab w:val="left" w:pos="993"/>
              </w:tabs>
              <w:spacing w:after="0" w:line="240" w:lineRule="auto"/>
              <w:ind w:firstLine="0"/>
              <w:jc w:val="center"/>
              <w:rPr>
                <w:color w:val="auto"/>
                <w:sz w:val="24"/>
                <w:szCs w:val="24"/>
                <w:lang w:val="pt-PT"/>
              </w:rPr>
            </w:pPr>
            <w:r>
              <w:t>2</w:t>
            </w:r>
          </w:p>
        </w:tc>
        <w:tc>
          <w:tcPr>
            <w:tcW w:w="953" w:type="dxa"/>
            <w:vMerge/>
            <w:tcBorders>
              <w:left w:val="single" w:sz="8" w:space="0" w:color="000000"/>
              <w:right w:val="single" w:sz="8" w:space="0" w:color="000000"/>
            </w:tcBorders>
            <w:vAlign w:val="center"/>
            <w:hideMark/>
          </w:tcPr>
          <w:p w14:paraId="65F7B98D" w14:textId="77777777" w:rsidR="00566B7E" w:rsidRPr="000E294C" w:rsidRDefault="00566B7E" w:rsidP="00566B7E">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6B963BAC" w14:textId="77777777" w:rsidR="00566B7E" w:rsidRPr="000E294C" w:rsidRDefault="00566B7E" w:rsidP="00566B7E">
            <w:pPr>
              <w:tabs>
                <w:tab w:val="left" w:pos="993"/>
              </w:tabs>
              <w:spacing w:after="0" w:line="240" w:lineRule="auto"/>
              <w:ind w:firstLine="0"/>
              <w:jc w:val="center"/>
              <w:rPr>
                <w:color w:val="auto"/>
                <w:sz w:val="24"/>
                <w:szCs w:val="24"/>
                <w:lang w:val="pt-PT"/>
              </w:rPr>
            </w:pPr>
          </w:p>
        </w:tc>
      </w:tr>
      <w:tr w:rsidR="00566B7E" w:rsidRPr="000E294C" w14:paraId="138BF452" w14:textId="77777777" w:rsidTr="00F93525">
        <w:trPr>
          <w:trHeight w:val="1656"/>
          <w:jc w:val="center"/>
        </w:trPr>
        <w:tc>
          <w:tcPr>
            <w:tcW w:w="2974" w:type="dxa"/>
            <w:tcBorders>
              <w:top w:val="single" w:sz="8" w:space="0" w:color="000000"/>
              <w:left w:val="single" w:sz="8" w:space="0" w:color="000000"/>
              <w:bottom w:val="single" w:sz="8" w:space="0" w:color="000000"/>
              <w:right w:val="single" w:sz="8" w:space="0" w:color="000000"/>
            </w:tcBorders>
          </w:tcPr>
          <w:p w14:paraId="70457576" w14:textId="77777777" w:rsidR="00566B7E" w:rsidRDefault="00566B7E" w:rsidP="00566B7E">
            <w:pPr>
              <w:pStyle w:val="TableParagraph"/>
              <w:spacing w:before="3"/>
              <w:rPr>
                <w:b/>
                <w:sz w:val="4"/>
              </w:rPr>
            </w:pPr>
          </w:p>
          <w:p w14:paraId="20CE3691" w14:textId="33B818FE" w:rsidR="00566B7E" w:rsidRPr="000E294C" w:rsidRDefault="009E76AF" w:rsidP="00566B7E">
            <w:pPr>
              <w:tabs>
                <w:tab w:val="left" w:pos="993"/>
              </w:tabs>
              <w:spacing w:after="0" w:line="240" w:lineRule="auto"/>
              <w:ind w:firstLine="0"/>
              <w:jc w:val="center"/>
              <w:rPr>
                <w:color w:val="auto"/>
                <w:sz w:val="24"/>
                <w:szCs w:val="24"/>
                <w:lang w:val="pt-PT"/>
              </w:rPr>
            </w:pPr>
            <w:r>
              <w:rPr>
                <w:noProof/>
                <w:sz w:val="20"/>
              </w:rPr>
              <w:pict w14:anchorId="7937E47D">
                <v:shape id="image15.jpeg" o:spid="_x0000_i1034" type="#_x0000_t75" alt="Imagem em preto e branco&#10;&#10;Descrição gerada automaticamente" style="width:74.4pt;height:97.8pt;visibility:visible;mso-wrap-style:square">
                  <v:imagedata r:id="rId58" o:title="Imagem em preto e branco&#10;&#10;Descrição gerada automaticamente"/>
                </v:shape>
              </w:pict>
            </w:r>
          </w:p>
        </w:tc>
        <w:tc>
          <w:tcPr>
            <w:tcW w:w="3749" w:type="dxa"/>
            <w:tcBorders>
              <w:top w:val="single" w:sz="8" w:space="0" w:color="000000"/>
              <w:left w:val="single" w:sz="8" w:space="0" w:color="000000"/>
              <w:bottom w:val="single" w:sz="8" w:space="0" w:color="000000"/>
              <w:right w:val="single" w:sz="8" w:space="0" w:color="000000"/>
            </w:tcBorders>
          </w:tcPr>
          <w:p w14:paraId="38A39C1E" w14:textId="77777777" w:rsidR="00566B7E" w:rsidRDefault="00566B7E" w:rsidP="00566B7E">
            <w:pPr>
              <w:pStyle w:val="TableParagraph"/>
              <w:rPr>
                <w:b/>
              </w:rPr>
            </w:pPr>
          </w:p>
          <w:p w14:paraId="77A90E8D" w14:textId="77777777" w:rsidR="00566B7E" w:rsidRDefault="00566B7E" w:rsidP="00566B7E">
            <w:pPr>
              <w:pStyle w:val="TableParagraph"/>
              <w:rPr>
                <w:b/>
              </w:rPr>
            </w:pPr>
          </w:p>
          <w:p w14:paraId="2BA02764" w14:textId="77777777" w:rsidR="00566B7E" w:rsidRDefault="00566B7E" w:rsidP="00566B7E">
            <w:pPr>
              <w:pStyle w:val="TableParagraph"/>
              <w:spacing w:before="5"/>
              <w:rPr>
                <w:b/>
                <w:sz w:val="17"/>
              </w:rPr>
            </w:pPr>
          </w:p>
          <w:p w14:paraId="450F7069" w14:textId="3A13FE05" w:rsidR="00566B7E" w:rsidRPr="000E294C" w:rsidRDefault="00566B7E" w:rsidP="00566B7E">
            <w:pPr>
              <w:tabs>
                <w:tab w:val="left" w:pos="993"/>
              </w:tabs>
              <w:spacing w:after="0" w:line="240" w:lineRule="auto"/>
              <w:ind w:firstLine="0"/>
              <w:jc w:val="center"/>
              <w:rPr>
                <w:color w:val="auto"/>
                <w:sz w:val="24"/>
                <w:szCs w:val="24"/>
                <w:lang w:val="pt-PT"/>
              </w:rPr>
            </w:pPr>
            <w:r>
              <w:t>FITA</w:t>
            </w:r>
            <w:r>
              <w:rPr>
                <w:spacing w:val="1"/>
              </w:rPr>
              <w:t xml:space="preserve"> </w:t>
            </w:r>
            <w:r>
              <w:t>EM</w:t>
            </w:r>
            <w:r>
              <w:rPr>
                <w:spacing w:val="3"/>
              </w:rPr>
              <w:t xml:space="preserve"> </w:t>
            </w:r>
            <w:r>
              <w:t>POLIESTER</w:t>
            </w:r>
            <w:r>
              <w:rPr>
                <w:spacing w:val="2"/>
              </w:rPr>
              <w:t xml:space="preserve"> </w:t>
            </w:r>
            <w:r>
              <w:t>45mmX830mm</w:t>
            </w:r>
          </w:p>
        </w:tc>
        <w:tc>
          <w:tcPr>
            <w:tcW w:w="1056" w:type="dxa"/>
            <w:tcBorders>
              <w:top w:val="single" w:sz="8" w:space="0" w:color="000000"/>
              <w:left w:val="single" w:sz="8" w:space="0" w:color="000000"/>
              <w:bottom w:val="single" w:sz="8" w:space="0" w:color="000000"/>
              <w:right w:val="single" w:sz="8" w:space="0" w:color="000000"/>
            </w:tcBorders>
          </w:tcPr>
          <w:p w14:paraId="2C04E5BA" w14:textId="77777777" w:rsidR="00566B7E" w:rsidRDefault="00566B7E" w:rsidP="00566B7E">
            <w:pPr>
              <w:pStyle w:val="TableParagraph"/>
              <w:rPr>
                <w:b/>
              </w:rPr>
            </w:pPr>
          </w:p>
          <w:p w14:paraId="52EDD73A" w14:textId="77777777" w:rsidR="00566B7E" w:rsidRDefault="00566B7E" w:rsidP="00566B7E">
            <w:pPr>
              <w:pStyle w:val="TableParagraph"/>
              <w:rPr>
                <w:b/>
              </w:rPr>
            </w:pPr>
          </w:p>
          <w:p w14:paraId="0966B0ED" w14:textId="77777777" w:rsidR="00566B7E" w:rsidRDefault="00566B7E" w:rsidP="00566B7E">
            <w:pPr>
              <w:pStyle w:val="TableParagraph"/>
              <w:spacing w:before="5"/>
              <w:rPr>
                <w:b/>
                <w:sz w:val="17"/>
              </w:rPr>
            </w:pPr>
          </w:p>
          <w:p w14:paraId="7956A448" w14:textId="439E3A4E" w:rsidR="00566B7E" w:rsidRPr="000E294C" w:rsidRDefault="00566B7E" w:rsidP="00566B7E">
            <w:pPr>
              <w:tabs>
                <w:tab w:val="left" w:pos="993"/>
              </w:tabs>
              <w:spacing w:after="0" w:line="240" w:lineRule="auto"/>
              <w:ind w:firstLine="0"/>
              <w:jc w:val="center"/>
              <w:rPr>
                <w:color w:val="auto"/>
                <w:sz w:val="24"/>
                <w:szCs w:val="24"/>
                <w:lang w:val="pt-PT"/>
              </w:rPr>
            </w:pPr>
            <w:r>
              <w:t>2</w:t>
            </w:r>
          </w:p>
        </w:tc>
        <w:tc>
          <w:tcPr>
            <w:tcW w:w="953" w:type="dxa"/>
            <w:vMerge/>
            <w:tcBorders>
              <w:left w:val="single" w:sz="8" w:space="0" w:color="000000"/>
              <w:right w:val="single" w:sz="8" w:space="0" w:color="000000"/>
            </w:tcBorders>
            <w:vAlign w:val="center"/>
            <w:hideMark/>
          </w:tcPr>
          <w:p w14:paraId="0BE96721" w14:textId="77777777" w:rsidR="00566B7E" w:rsidRPr="000E294C" w:rsidRDefault="00566B7E" w:rsidP="00566B7E">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142611F7" w14:textId="77777777" w:rsidR="00566B7E" w:rsidRPr="000E294C" w:rsidRDefault="00566B7E" w:rsidP="00566B7E">
            <w:pPr>
              <w:tabs>
                <w:tab w:val="left" w:pos="993"/>
              </w:tabs>
              <w:spacing w:after="0" w:line="240" w:lineRule="auto"/>
              <w:ind w:firstLine="0"/>
              <w:jc w:val="center"/>
              <w:rPr>
                <w:color w:val="auto"/>
                <w:sz w:val="24"/>
                <w:szCs w:val="24"/>
                <w:lang w:val="pt-PT"/>
              </w:rPr>
            </w:pPr>
          </w:p>
        </w:tc>
      </w:tr>
      <w:tr w:rsidR="00566B7E" w:rsidRPr="000E294C" w14:paraId="298BF4C5" w14:textId="77777777" w:rsidTr="005451D7">
        <w:trPr>
          <w:trHeight w:val="1770"/>
          <w:jc w:val="center"/>
        </w:trPr>
        <w:tc>
          <w:tcPr>
            <w:tcW w:w="2974" w:type="dxa"/>
            <w:tcBorders>
              <w:top w:val="single" w:sz="8" w:space="0" w:color="000000"/>
              <w:left w:val="single" w:sz="8" w:space="0" w:color="000000"/>
              <w:bottom w:val="single" w:sz="8" w:space="0" w:color="000000"/>
              <w:right w:val="single" w:sz="8" w:space="0" w:color="000000"/>
            </w:tcBorders>
          </w:tcPr>
          <w:p w14:paraId="46A98EF5" w14:textId="77777777" w:rsidR="00566B7E" w:rsidRDefault="00566B7E" w:rsidP="00566B7E">
            <w:pPr>
              <w:pStyle w:val="TableParagraph"/>
              <w:spacing w:before="3"/>
              <w:rPr>
                <w:b/>
                <w:sz w:val="15"/>
              </w:rPr>
            </w:pPr>
          </w:p>
          <w:p w14:paraId="7B289B1E" w14:textId="71DE2C29" w:rsidR="00566B7E" w:rsidRPr="000E294C" w:rsidRDefault="009E76AF" w:rsidP="00566B7E">
            <w:pPr>
              <w:tabs>
                <w:tab w:val="left" w:pos="993"/>
              </w:tabs>
              <w:spacing w:after="0" w:line="240" w:lineRule="auto"/>
              <w:ind w:firstLine="0"/>
              <w:jc w:val="center"/>
              <w:rPr>
                <w:color w:val="auto"/>
                <w:sz w:val="24"/>
                <w:szCs w:val="24"/>
                <w:lang w:val="pt-PT"/>
              </w:rPr>
            </w:pPr>
            <w:r>
              <w:rPr>
                <w:noProof/>
                <w:sz w:val="20"/>
              </w:rPr>
              <w:pict w14:anchorId="282FA3BF">
                <v:shape id="image16.png" o:spid="_x0000_i1035" type="#_x0000_t75" alt="Uma imagem contendo ferramenta&#10;&#10;Descrição gerada automaticamente" style="width:111pt;height:81.6pt;visibility:visible;mso-wrap-style:square">
                  <v:imagedata r:id="rId59" o:title="Uma imagem contendo ferramenta&#10;&#10;Descrição gerada automaticamente"/>
                </v:shape>
              </w:pict>
            </w:r>
          </w:p>
        </w:tc>
        <w:tc>
          <w:tcPr>
            <w:tcW w:w="3749" w:type="dxa"/>
            <w:tcBorders>
              <w:top w:val="single" w:sz="8" w:space="0" w:color="000000"/>
              <w:left w:val="single" w:sz="8" w:space="0" w:color="000000"/>
              <w:bottom w:val="single" w:sz="8" w:space="0" w:color="000000"/>
              <w:right w:val="single" w:sz="8" w:space="0" w:color="000000"/>
            </w:tcBorders>
          </w:tcPr>
          <w:p w14:paraId="735114F5" w14:textId="77777777" w:rsidR="00566B7E" w:rsidRDefault="00566B7E" w:rsidP="00566B7E">
            <w:pPr>
              <w:pStyle w:val="TableParagraph"/>
              <w:rPr>
                <w:b/>
              </w:rPr>
            </w:pPr>
          </w:p>
          <w:p w14:paraId="089DE2C9" w14:textId="77777777" w:rsidR="00566B7E" w:rsidRDefault="00566B7E" w:rsidP="00566B7E">
            <w:pPr>
              <w:pStyle w:val="TableParagraph"/>
              <w:rPr>
                <w:b/>
              </w:rPr>
            </w:pPr>
          </w:p>
          <w:p w14:paraId="5AF8743B" w14:textId="2C11DC2A" w:rsidR="00566B7E" w:rsidRPr="000E294C" w:rsidRDefault="00566B7E" w:rsidP="00566B7E">
            <w:pPr>
              <w:tabs>
                <w:tab w:val="left" w:pos="993"/>
              </w:tabs>
              <w:spacing w:after="0" w:line="240" w:lineRule="auto"/>
              <w:ind w:firstLine="0"/>
              <w:jc w:val="center"/>
              <w:rPr>
                <w:color w:val="auto"/>
                <w:sz w:val="24"/>
                <w:szCs w:val="24"/>
                <w:lang w:val="pt-PT"/>
              </w:rPr>
            </w:pPr>
            <w:r>
              <w:t>ALÇA</w:t>
            </w:r>
            <w:r>
              <w:rPr>
                <w:spacing w:val="1"/>
              </w:rPr>
              <w:t xml:space="preserve"> </w:t>
            </w:r>
            <w:r>
              <w:t>DE</w:t>
            </w:r>
            <w:r>
              <w:rPr>
                <w:spacing w:val="2"/>
              </w:rPr>
              <w:t xml:space="preserve"> </w:t>
            </w:r>
            <w:r>
              <w:t>COURO</w:t>
            </w:r>
            <w:r>
              <w:rPr>
                <w:spacing w:val="2"/>
              </w:rPr>
              <w:t xml:space="preserve"> </w:t>
            </w:r>
            <w:r>
              <w:t>MARROM</w:t>
            </w:r>
            <w:r>
              <w:rPr>
                <w:spacing w:val="4"/>
              </w:rPr>
              <w:t xml:space="preserve"> </w:t>
            </w:r>
            <w:r>
              <w:t>100mmX20mm</w:t>
            </w:r>
          </w:p>
        </w:tc>
        <w:tc>
          <w:tcPr>
            <w:tcW w:w="1056" w:type="dxa"/>
            <w:tcBorders>
              <w:top w:val="single" w:sz="8" w:space="0" w:color="000000"/>
              <w:left w:val="single" w:sz="8" w:space="0" w:color="000000"/>
              <w:bottom w:val="single" w:sz="8" w:space="0" w:color="000000"/>
              <w:right w:val="single" w:sz="8" w:space="0" w:color="000000"/>
            </w:tcBorders>
          </w:tcPr>
          <w:p w14:paraId="4437F200" w14:textId="77777777" w:rsidR="00566B7E" w:rsidRDefault="00566B7E" w:rsidP="00566B7E">
            <w:pPr>
              <w:pStyle w:val="TableParagraph"/>
              <w:rPr>
                <w:b/>
              </w:rPr>
            </w:pPr>
          </w:p>
          <w:p w14:paraId="314BD36D" w14:textId="77777777" w:rsidR="00566B7E" w:rsidRDefault="00566B7E" w:rsidP="00566B7E">
            <w:pPr>
              <w:pStyle w:val="TableParagraph"/>
              <w:rPr>
                <w:b/>
              </w:rPr>
            </w:pPr>
          </w:p>
          <w:p w14:paraId="67DDC2A1" w14:textId="44FAC5E1" w:rsidR="00566B7E" w:rsidRPr="000E294C" w:rsidRDefault="00566B7E" w:rsidP="00566B7E">
            <w:pPr>
              <w:tabs>
                <w:tab w:val="left" w:pos="993"/>
              </w:tabs>
              <w:spacing w:after="0" w:line="240" w:lineRule="auto"/>
              <w:ind w:firstLine="0"/>
              <w:jc w:val="center"/>
              <w:rPr>
                <w:color w:val="auto"/>
                <w:sz w:val="24"/>
                <w:szCs w:val="24"/>
                <w:lang w:val="pt-PT"/>
              </w:rPr>
            </w:pPr>
            <w:r>
              <w:t>1</w:t>
            </w:r>
          </w:p>
        </w:tc>
        <w:tc>
          <w:tcPr>
            <w:tcW w:w="953" w:type="dxa"/>
            <w:vMerge/>
            <w:tcBorders>
              <w:left w:val="single" w:sz="8" w:space="0" w:color="000000"/>
              <w:right w:val="single" w:sz="8" w:space="0" w:color="000000"/>
            </w:tcBorders>
            <w:vAlign w:val="center"/>
            <w:hideMark/>
          </w:tcPr>
          <w:p w14:paraId="41807B39" w14:textId="77777777" w:rsidR="00566B7E" w:rsidRPr="000E294C" w:rsidRDefault="00566B7E" w:rsidP="00566B7E">
            <w:pPr>
              <w:tabs>
                <w:tab w:val="left" w:pos="993"/>
              </w:tabs>
              <w:spacing w:after="0" w:line="240" w:lineRule="auto"/>
              <w:ind w:firstLine="0"/>
              <w:jc w:val="center"/>
              <w:rPr>
                <w:color w:val="auto"/>
                <w:sz w:val="24"/>
                <w:szCs w:val="24"/>
                <w:lang w:val="pt-PT"/>
              </w:rPr>
            </w:pPr>
          </w:p>
        </w:tc>
        <w:tc>
          <w:tcPr>
            <w:tcW w:w="1049" w:type="dxa"/>
            <w:vMerge/>
            <w:tcBorders>
              <w:left w:val="single" w:sz="8" w:space="0" w:color="000000"/>
              <w:right w:val="single" w:sz="8" w:space="0" w:color="000000"/>
            </w:tcBorders>
            <w:vAlign w:val="center"/>
            <w:hideMark/>
          </w:tcPr>
          <w:p w14:paraId="79040049" w14:textId="77777777" w:rsidR="00566B7E" w:rsidRPr="000E294C" w:rsidRDefault="00566B7E" w:rsidP="00566B7E">
            <w:pPr>
              <w:tabs>
                <w:tab w:val="left" w:pos="993"/>
              </w:tabs>
              <w:spacing w:after="0" w:line="240" w:lineRule="auto"/>
              <w:ind w:firstLine="0"/>
              <w:jc w:val="center"/>
              <w:rPr>
                <w:color w:val="auto"/>
                <w:sz w:val="24"/>
                <w:szCs w:val="24"/>
                <w:lang w:val="pt-PT"/>
              </w:rPr>
            </w:pPr>
          </w:p>
        </w:tc>
      </w:tr>
    </w:tbl>
    <w:p w14:paraId="385F9EC4" w14:textId="77777777" w:rsidR="00566B7E" w:rsidRPr="003200FD" w:rsidRDefault="00566B7E" w:rsidP="000A6889">
      <w:pPr>
        <w:tabs>
          <w:tab w:val="left" w:pos="993"/>
        </w:tabs>
        <w:spacing w:after="0" w:line="240" w:lineRule="auto"/>
        <w:ind w:firstLine="0"/>
        <w:rPr>
          <w:color w:val="auto"/>
          <w:sz w:val="24"/>
          <w:szCs w:val="24"/>
        </w:rPr>
      </w:pPr>
    </w:p>
    <w:sectPr w:rsidR="00566B7E" w:rsidRPr="003200FD" w:rsidSect="0093757B">
      <w:headerReference w:type="default" r:id="rId60"/>
      <w:footerReference w:type="default" r:id="rId61"/>
      <w:headerReference w:type="first" r:id="rId62"/>
      <w:footerReference w:type="first" r:id="rId63"/>
      <w:pgSz w:w="11906" w:h="16838" w:code="9"/>
      <w:pgMar w:top="1701" w:right="1134" w:bottom="1418" w:left="1134"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00C004" w14:textId="77777777" w:rsidR="0071494E" w:rsidRDefault="0071494E" w:rsidP="00B316AB">
      <w:r>
        <w:separator/>
      </w:r>
    </w:p>
  </w:endnote>
  <w:endnote w:type="continuationSeparator" w:id="0">
    <w:p w14:paraId="00BFE8CE" w14:textId="77777777" w:rsidR="0071494E" w:rsidRDefault="0071494E" w:rsidP="00B316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B654E4" w14:textId="77777777" w:rsidR="0057438A" w:rsidRDefault="0057438A" w:rsidP="00631565">
    <w:pPr>
      <w:pStyle w:val="Rodap"/>
      <w:tabs>
        <w:tab w:val="clear" w:pos="4252"/>
        <w:tab w:val="clear" w:pos="8504"/>
        <w:tab w:val="right" w:pos="5873"/>
      </w:tabs>
      <w:ind w:firstLine="0"/>
    </w:pPr>
  </w:p>
  <w:p w14:paraId="1CE3B63A" w14:textId="403BAE05" w:rsidR="0057438A" w:rsidRDefault="0010060A" w:rsidP="0010060A">
    <w:pPr>
      <w:pStyle w:val="Rodap"/>
      <w:tabs>
        <w:tab w:val="clear" w:pos="4252"/>
        <w:tab w:val="clear" w:pos="8504"/>
        <w:tab w:val="left" w:pos="4935"/>
      </w:tabs>
      <w:ind w:firstLine="0"/>
    </w:pPr>
    <w:r>
      <w:tab/>
    </w:r>
  </w:p>
  <w:p w14:paraId="66D28B3C" w14:textId="77777777" w:rsidR="008F47A5" w:rsidRDefault="0057438A" w:rsidP="00631565">
    <w:pPr>
      <w:pStyle w:val="Rodap"/>
      <w:tabs>
        <w:tab w:val="clear" w:pos="4252"/>
        <w:tab w:val="clear" w:pos="8504"/>
        <w:tab w:val="right" w:pos="5873"/>
      </w:tabs>
      <w:ind w:firstLine="0"/>
    </w:pPr>
    <w:r>
      <w:rPr>
        <w:noProof/>
      </w:rPr>
      <w:drawing>
        <wp:anchor distT="0" distB="0" distL="114300" distR="114300" simplePos="0" relativeHeight="251657216" behindDoc="1" locked="1" layoutInCell="1" allowOverlap="1" wp14:anchorId="30E8AEE6" wp14:editId="5F99AD7E">
          <wp:simplePos x="0" y="0"/>
          <wp:positionH relativeFrom="page">
            <wp:align>center</wp:align>
          </wp:positionH>
          <wp:positionV relativeFrom="page">
            <wp:align>bottom</wp:align>
          </wp:positionV>
          <wp:extent cx="7667625" cy="914400"/>
          <wp:effectExtent l="0" t="0" r="9525" b="0"/>
          <wp:wrapNone/>
          <wp:docPr id="254693955" name="Imagem 25469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51005" name="Imagem 1106051005"/>
                  <pic:cNvPicPr/>
                </pic:nvPicPr>
                <pic:blipFill>
                  <a:blip r:embed="rId1">
                    <a:extLst>
                      <a:ext uri="{28A0092B-C50C-407E-A947-70E740481C1C}">
                        <a14:useLocalDpi xmlns:a14="http://schemas.microsoft.com/office/drawing/2010/main" val="0"/>
                      </a:ext>
                    </a:extLst>
                  </a:blip>
                  <a:stretch>
                    <a:fillRect/>
                  </a:stretch>
                </pic:blipFill>
                <pic:spPr>
                  <a:xfrm>
                    <a:off x="0" y="0"/>
                    <a:ext cx="7667625" cy="9144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E1BBBB" w14:textId="77777777" w:rsidR="00EA2691" w:rsidRPr="00EA2691" w:rsidRDefault="00880DC0" w:rsidP="00D77C20">
    <w:pPr>
      <w:pStyle w:val="Rodap"/>
      <w:tabs>
        <w:tab w:val="clear" w:pos="4252"/>
        <w:tab w:val="clear" w:pos="8504"/>
        <w:tab w:val="right" w:pos="9212"/>
      </w:tabs>
      <w:ind w:firstLine="0"/>
      <w:rPr>
        <w:noProof/>
        <w:sz w:val="8"/>
        <w:szCs w:val="4"/>
      </w:rPr>
    </w:pPr>
    <w:r>
      <w:rPr>
        <w:noProof/>
      </w:rPr>
      <w:t xml:space="preserve"> </w:t>
    </w:r>
    <w:r w:rsidR="00421FE5">
      <w:rPr>
        <w:noProof/>
      </w:rPr>
      <mc:AlternateContent>
        <mc:Choice Requires="wps">
          <w:drawing>
            <wp:anchor distT="0" distB="0" distL="114300" distR="114300" simplePos="0" relativeHeight="251659264" behindDoc="0" locked="0" layoutInCell="1" allowOverlap="1" wp14:anchorId="7FB8BF0B" wp14:editId="6D8614F6">
              <wp:simplePos x="0" y="0"/>
              <wp:positionH relativeFrom="page">
                <wp:align>right</wp:align>
              </wp:positionH>
              <wp:positionV relativeFrom="margin">
                <wp:align>bottom</wp:align>
              </wp:positionV>
              <wp:extent cx="904875" cy="304800"/>
              <wp:effectExtent l="0" t="0" r="0" b="0"/>
              <wp:wrapNone/>
              <wp:docPr id="2" name="Retângulo 2"/>
              <wp:cNvGraphicFramePr/>
              <a:graphic xmlns:a="http://schemas.openxmlformats.org/drawingml/2006/main">
                <a:graphicData uri="http://schemas.microsoft.com/office/word/2010/wordprocessingShape">
                  <wps:wsp>
                    <wps:cNvSpPr/>
                    <wps:spPr>
                      <a:xfrm>
                        <a:off x="0" y="0"/>
                        <a:ext cx="904875"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FD4514D" w14:textId="77777777" w:rsidR="00421FE5" w:rsidRPr="00B702AD" w:rsidRDefault="00421FE5" w:rsidP="00421FE5">
                          <w:pPr>
                            <w:spacing w:after="0" w:line="240" w:lineRule="auto"/>
                            <w:ind w:firstLine="0"/>
                            <w:jc w:val="center"/>
                            <w:rPr>
                              <w:rFonts w:ascii="Ebrima" w:hAnsi="Ebrima" w:cs="Segoe UI"/>
                              <w:color w:val="262626" w:themeColor="text1" w:themeTint="D9"/>
                              <w:sz w:val="16"/>
                              <w:szCs w:val="12"/>
                            </w:rPr>
                          </w:pPr>
                          <w:r w:rsidRPr="00B702AD">
                            <w:rPr>
                              <w:rFonts w:ascii="Ebrima" w:hAnsi="Ebrima" w:cs="Segoe UI"/>
                              <w:color w:val="262626" w:themeColor="text1" w:themeTint="D9"/>
                              <w:sz w:val="16"/>
                              <w:szCs w:val="12"/>
                            </w:rPr>
                            <w:t xml:space="preserve">Pág.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PAGE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1</w:t>
                          </w:r>
                          <w:r w:rsidRPr="00B702AD">
                            <w:rPr>
                              <w:rFonts w:ascii="Ebrima" w:hAnsi="Ebrima" w:cs="Segoe UI"/>
                              <w:color w:val="262626" w:themeColor="text1" w:themeTint="D9"/>
                              <w:sz w:val="16"/>
                              <w:szCs w:val="12"/>
                            </w:rPr>
                            <w:fldChar w:fldCharType="end"/>
                          </w:r>
                          <w:r w:rsidRPr="00B702AD">
                            <w:rPr>
                              <w:rFonts w:ascii="Ebrima" w:hAnsi="Ebrima" w:cs="Segoe UI"/>
                              <w:color w:val="262626" w:themeColor="text1" w:themeTint="D9"/>
                              <w:sz w:val="16"/>
                              <w:szCs w:val="12"/>
                            </w:rPr>
                            <w:t xml:space="preserve"> d</w:t>
                          </w:r>
                          <w:r w:rsidRPr="00B702AD">
                            <w:rPr>
                              <w:rFonts w:ascii="Ebrima" w:hAnsi="Ebrima" w:cs="Segoe UI"/>
                              <w:color w:val="262626" w:themeColor="text1" w:themeTint="D9"/>
                              <w:sz w:val="14"/>
                              <w:szCs w:val="10"/>
                            </w:rPr>
                            <w:t>e</w:t>
                          </w:r>
                          <w:r w:rsidRPr="00B702AD">
                            <w:rPr>
                              <w:rFonts w:ascii="Ebrima" w:hAnsi="Ebrima" w:cs="Segoe UI"/>
                              <w:color w:val="262626" w:themeColor="text1" w:themeTint="D9"/>
                              <w:sz w:val="16"/>
                              <w:szCs w:val="12"/>
                            </w:rPr>
                            <w:t xml:space="preserve">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NUMPAGES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2</w:t>
                          </w:r>
                          <w:r w:rsidRPr="00B702AD">
                            <w:rPr>
                              <w:rFonts w:ascii="Ebrima" w:hAnsi="Ebrima" w:cs="Segoe UI"/>
                              <w:color w:val="262626" w:themeColor="text1" w:themeTint="D9"/>
                              <w:sz w:val="16"/>
                              <w:szCs w:val="12"/>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B8BF0B" id="Retângulo 2" o:spid="_x0000_s1027" style="position:absolute;left:0;text-align:left;margin-left:20.05pt;margin-top:0;width:71.25pt;height:24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" filled="f" stroked="f" strokeweight="1pt">
              <v:textbox>
                <w:txbxContent>
                  <w:p w14:paraId="2FD4514D" w14:textId="77777777" w:rsidR="00421FE5" w:rsidRPr="00B702AD" w:rsidRDefault="00421FE5" w:rsidP="00421FE5">
                    <w:pPr>
                      <w:spacing w:after="0" w:line="240" w:lineRule="auto"/>
                      <w:ind w:firstLine="0"/>
                      <w:jc w:val="center"/>
                      <w:rPr>
                        <w:rFonts w:ascii="Ebrima" w:hAnsi="Ebrima" w:cs="Segoe UI"/>
                        <w:color w:val="262626" w:themeColor="text1" w:themeTint="D9"/>
                        <w:sz w:val="16"/>
                        <w:szCs w:val="12"/>
                      </w:rPr>
                    </w:pPr>
                    <w:r w:rsidRPr="00B702AD">
                      <w:rPr>
                        <w:rFonts w:ascii="Ebrima" w:hAnsi="Ebrima" w:cs="Segoe UI"/>
                        <w:color w:val="262626" w:themeColor="text1" w:themeTint="D9"/>
                        <w:sz w:val="16"/>
                        <w:szCs w:val="12"/>
                      </w:rPr>
                      <w:t xml:space="preserve">Pág.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PAGE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1</w:t>
                    </w:r>
                    <w:r w:rsidRPr="00B702AD">
                      <w:rPr>
                        <w:rFonts w:ascii="Ebrima" w:hAnsi="Ebrima" w:cs="Segoe UI"/>
                        <w:color w:val="262626" w:themeColor="text1" w:themeTint="D9"/>
                        <w:sz w:val="16"/>
                        <w:szCs w:val="12"/>
                      </w:rPr>
                      <w:fldChar w:fldCharType="end"/>
                    </w:r>
                    <w:r w:rsidRPr="00B702AD">
                      <w:rPr>
                        <w:rFonts w:ascii="Ebrima" w:hAnsi="Ebrima" w:cs="Segoe UI"/>
                        <w:color w:val="262626" w:themeColor="text1" w:themeTint="D9"/>
                        <w:sz w:val="16"/>
                        <w:szCs w:val="12"/>
                      </w:rPr>
                      <w:t xml:space="preserve"> d</w:t>
                    </w:r>
                    <w:r w:rsidRPr="00B702AD">
                      <w:rPr>
                        <w:rFonts w:ascii="Ebrima" w:hAnsi="Ebrima" w:cs="Segoe UI"/>
                        <w:color w:val="262626" w:themeColor="text1" w:themeTint="D9"/>
                        <w:sz w:val="14"/>
                        <w:szCs w:val="10"/>
                      </w:rPr>
                      <w:t>e</w:t>
                    </w:r>
                    <w:r w:rsidRPr="00B702AD">
                      <w:rPr>
                        <w:rFonts w:ascii="Ebrima" w:hAnsi="Ebrima" w:cs="Segoe UI"/>
                        <w:color w:val="262626" w:themeColor="text1" w:themeTint="D9"/>
                        <w:sz w:val="16"/>
                        <w:szCs w:val="12"/>
                      </w:rPr>
                      <w:t xml:space="preserve">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NUMPAGES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2</w:t>
                    </w:r>
                    <w:r w:rsidRPr="00B702AD">
                      <w:rPr>
                        <w:rFonts w:ascii="Ebrima" w:hAnsi="Ebrima" w:cs="Segoe UI"/>
                        <w:color w:val="262626" w:themeColor="text1" w:themeTint="D9"/>
                        <w:sz w:val="16"/>
                        <w:szCs w:val="12"/>
                      </w:rPr>
                      <w:fldChar w:fldCharType="end"/>
                    </w:r>
                  </w:p>
                </w:txbxContent>
              </v:textbox>
              <w10:wrap anchorx="page"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006D67" w14:textId="77777777" w:rsidR="0071494E" w:rsidRDefault="0071494E" w:rsidP="00B316AB">
      <w:r>
        <w:separator/>
      </w:r>
    </w:p>
  </w:footnote>
  <w:footnote w:type="continuationSeparator" w:id="0">
    <w:p w14:paraId="1D31552D" w14:textId="77777777" w:rsidR="0071494E" w:rsidRDefault="0071494E" w:rsidP="00B316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39D94B" w14:textId="04CAC4B4" w:rsidR="00852353" w:rsidRDefault="0086402A" w:rsidP="00B05DD3">
    <w:pPr>
      <w:pStyle w:val="Cabealho"/>
      <w:ind w:firstLine="0"/>
    </w:pPr>
    <w:r>
      <w:rPr>
        <w:noProof/>
      </w:rPr>
      <w:drawing>
        <wp:anchor distT="0" distB="0" distL="114300" distR="114300" simplePos="0" relativeHeight="251663360" behindDoc="1" locked="0" layoutInCell="1" allowOverlap="1" wp14:anchorId="324F67DD" wp14:editId="69BA581C">
          <wp:simplePos x="0" y="0"/>
          <wp:positionH relativeFrom="page">
            <wp:posOffset>9525</wp:posOffset>
          </wp:positionH>
          <wp:positionV relativeFrom="paragraph">
            <wp:posOffset>18679</wp:posOffset>
          </wp:positionV>
          <wp:extent cx="7550150" cy="1203960"/>
          <wp:effectExtent l="0" t="0" r="0" b="0"/>
          <wp:wrapNone/>
          <wp:docPr id="1" name="Imagem 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50150" cy="1203960"/>
                  </a:xfrm>
                  <a:prstGeom prst="rect">
                    <a:avLst/>
                  </a:prstGeom>
                </pic:spPr>
              </pic:pic>
            </a:graphicData>
          </a:graphic>
          <wp14:sizeRelH relativeFrom="page">
            <wp14:pctWidth>0</wp14:pctWidth>
          </wp14:sizeRelH>
          <wp14:sizeRelV relativeFrom="page">
            <wp14:pctHeight>0</wp14:pctHeight>
          </wp14:sizeRelV>
        </wp:anchor>
      </w:drawing>
    </w:r>
    <w:r w:rsidR="00D66850">
      <w:rPr>
        <w:noProof/>
      </w:rPr>
      <mc:AlternateContent>
        <mc:Choice Requires="wps">
          <w:drawing>
            <wp:anchor distT="0" distB="0" distL="114300" distR="114300" simplePos="0" relativeHeight="251655168" behindDoc="1" locked="0" layoutInCell="1" allowOverlap="1" wp14:anchorId="04512940" wp14:editId="38A83173">
              <wp:simplePos x="0" y="0"/>
              <wp:positionH relativeFrom="page">
                <wp:align>right</wp:align>
              </wp:positionH>
              <wp:positionV relativeFrom="paragraph">
                <wp:posOffset>138224</wp:posOffset>
              </wp:positionV>
              <wp:extent cx="1083945" cy="488758"/>
              <wp:effectExtent l="0" t="0" r="0" b="0"/>
              <wp:wrapNone/>
              <wp:docPr id="10" name="Retângulo 10"/>
              <wp:cNvGraphicFramePr/>
              <a:graphic xmlns:a="http://schemas.openxmlformats.org/drawingml/2006/main">
                <a:graphicData uri="http://schemas.microsoft.com/office/word/2010/wordprocessingShape">
                  <wps:wsp>
                    <wps:cNvSpPr/>
                    <wps:spPr>
                      <a:xfrm>
                        <a:off x="0" y="0"/>
                        <a:ext cx="1083945" cy="488758"/>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BDF06E5" w14:textId="77777777" w:rsidR="002C3317" w:rsidRPr="004718BD" w:rsidRDefault="002C3317" w:rsidP="002C3317">
                          <w:pPr>
                            <w:tabs>
                              <w:tab w:val="left" w:pos="1134"/>
                            </w:tabs>
                            <w:spacing w:after="0" w:line="240" w:lineRule="auto"/>
                            <w:ind w:right="-9" w:firstLine="0"/>
                            <w:jc w:val="center"/>
                            <w:rPr>
                              <w:rFonts w:ascii="Segoe UI" w:hAnsi="Segoe UI" w:cs="Segoe UI"/>
                              <w:color w:val="1E4C7C"/>
                              <w:sz w:val="20"/>
                              <w:szCs w:val="20"/>
                            </w:rPr>
                          </w:pPr>
                          <w:r w:rsidRPr="004718BD">
                            <w:rPr>
                              <w:rFonts w:ascii="Segoe UI" w:hAnsi="Segoe UI" w:cs="Segoe UI"/>
                              <w:b/>
                              <w:bCs/>
                              <w:color w:val="1E4C7C"/>
                              <w:sz w:val="20"/>
                              <w:szCs w:val="20"/>
                            </w:rPr>
                            <w:fldChar w:fldCharType="begin"/>
                          </w:r>
                          <w:r w:rsidRPr="004718BD">
                            <w:rPr>
                              <w:rFonts w:ascii="Segoe UI" w:hAnsi="Segoe UI" w:cs="Segoe UI"/>
                              <w:b/>
                              <w:bCs/>
                              <w:color w:val="1E4C7C"/>
                              <w:sz w:val="20"/>
                              <w:szCs w:val="20"/>
                            </w:rPr>
                            <w:instrText>PAGE  \* Arabic  \* MERGEFORMAT</w:instrText>
                          </w:r>
                          <w:r w:rsidRPr="004718BD">
                            <w:rPr>
                              <w:rFonts w:ascii="Segoe UI" w:hAnsi="Segoe UI" w:cs="Segoe UI"/>
                              <w:b/>
                              <w:bCs/>
                              <w:color w:val="1E4C7C"/>
                              <w:sz w:val="20"/>
                              <w:szCs w:val="20"/>
                            </w:rPr>
                            <w:fldChar w:fldCharType="separate"/>
                          </w:r>
                          <w:r w:rsidRPr="004718BD">
                            <w:rPr>
                              <w:rFonts w:ascii="Segoe UI" w:hAnsi="Segoe UI" w:cs="Segoe UI"/>
                              <w:b/>
                              <w:bCs/>
                              <w:color w:val="1E4C7C"/>
                              <w:sz w:val="20"/>
                              <w:szCs w:val="20"/>
                            </w:rPr>
                            <w:t>1</w:t>
                          </w:r>
                          <w:r w:rsidRPr="004718BD">
                            <w:rPr>
                              <w:rFonts w:ascii="Segoe UI" w:hAnsi="Segoe UI" w:cs="Segoe UI"/>
                              <w:b/>
                              <w:bCs/>
                              <w:color w:val="1E4C7C"/>
                              <w:sz w:val="20"/>
                              <w:szCs w:val="20"/>
                            </w:rPr>
                            <w:fldChar w:fldCharType="end"/>
                          </w:r>
                          <w:r w:rsidR="00D66850" w:rsidRPr="004718BD">
                            <w:rPr>
                              <w:rFonts w:ascii="Segoe UI" w:hAnsi="Segoe UI" w:cs="Segoe UI"/>
                              <w:color w:val="1E4C7C"/>
                              <w:sz w:val="20"/>
                              <w:szCs w:val="20"/>
                            </w:rPr>
                            <w:t xml:space="preserve"> </w:t>
                          </w:r>
                          <w:r w:rsidR="004718BD" w:rsidRPr="004718BD">
                            <w:rPr>
                              <w:rFonts w:ascii="Segoe UI" w:hAnsi="Segoe UI" w:cs="Segoe UI"/>
                              <w:color w:val="1E4C7C"/>
                              <w:sz w:val="16"/>
                              <w:szCs w:val="16"/>
                            </w:rPr>
                            <w:t>/</w:t>
                          </w:r>
                          <w:r w:rsidRPr="004718BD">
                            <w:rPr>
                              <w:rFonts w:ascii="Segoe UI" w:hAnsi="Segoe UI" w:cs="Segoe UI"/>
                              <w:color w:val="1E4C7C"/>
                              <w:sz w:val="16"/>
                              <w:szCs w:val="16"/>
                            </w:rPr>
                            <w:t xml:space="preserve"> </w:t>
                          </w:r>
                          <w:r w:rsidRPr="004718BD">
                            <w:rPr>
                              <w:rFonts w:ascii="Segoe UI" w:hAnsi="Segoe UI" w:cs="Segoe UI"/>
                              <w:color w:val="1E4C7C"/>
                              <w:sz w:val="16"/>
                              <w:szCs w:val="16"/>
                            </w:rPr>
                            <w:fldChar w:fldCharType="begin"/>
                          </w:r>
                          <w:r w:rsidRPr="004718BD">
                            <w:rPr>
                              <w:rFonts w:ascii="Segoe UI" w:hAnsi="Segoe UI" w:cs="Segoe UI"/>
                              <w:color w:val="1E4C7C"/>
                              <w:sz w:val="16"/>
                              <w:szCs w:val="16"/>
                            </w:rPr>
                            <w:instrText>NUMPAGES  \* Arabic  \* MERGEFORMAT</w:instrText>
                          </w:r>
                          <w:r w:rsidRPr="004718BD">
                            <w:rPr>
                              <w:rFonts w:ascii="Segoe UI" w:hAnsi="Segoe UI" w:cs="Segoe UI"/>
                              <w:color w:val="1E4C7C"/>
                              <w:sz w:val="16"/>
                              <w:szCs w:val="16"/>
                            </w:rPr>
                            <w:fldChar w:fldCharType="separate"/>
                          </w:r>
                          <w:r w:rsidRPr="004718BD">
                            <w:rPr>
                              <w:rFonts w:ascii="Segoe UI" w:hAnsi="Segoe UI" w:cs="Segoe UI"/>
                              <w:color w:val="1E4C7C"/>
                              <w:sz w:val="16"/>
                              <w:szCs w:val="16"/>
                            </w:rPr>
                            <w:t>2</w:t>
                          </w:r>
                          <w:r w:rsidRPr="004718BD">
                            <w:rPr>
                              <w:rFonts w:ascii="Segoe UI" w:hAnsi="Segoe UI" w:cs="Segoe UI"/>
                              <w:color w:val="1E4C7C"/>
                              <w:sz w:val="16"/>
                              <w:szCs w:val="16"/>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12940" id="Retângulo 10" o:spid="_x0000_s1026" style="position:absolute;left:0;text-align:left;margin-left:34.15pt;margin-top:10.9pt;width:85.35pt;height:38.5pt;z-index:-25166131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" filled="f" stroked="f" strokeweight="1pt">
              <v:textbox>
                <w:txbxContent>
                  <w:p w14:paraId="4BDF06E5" w14:textId="77777777" w:rsidR="002C3317" w:rsidRPr="004718BD" w:rsidRDefault="002C3317" w:rsidP="002C3317">
                    <w:pPr>
                      <w:tabs>
                        <w:tab w:val="left" w:pos="1134"/>
                      </w:tabs>
                      <w:spacing w:after="0" w:line="240" w:lineRule="auto"/>
                      <w:ind w:right="-9" w:firstLine="0"/>
                      <w:jc w:val="center"/>
                      <w:rPr>
                        <w:rFonts w:ascii="Segoe UI" w:hAnsi="Segoe UI" w:cs="Segoe UI"/>
                        <w:color w:val="1E4C7C"/>
                        <w:sz w:val="20"/>
                        <w:szCs w:val="20"/>
                      </w:rPr>
                    </w:pPr>
                    <w:r w:rsidRPr="004718BD">
                      <w:rPr>
                        <w:rFonts w:ascii="Segoe UI" w:hAnsi="Segoe UI" w:cs="Segoe UI"/>
                        <w:b/>
                        <w:bCs/>
                        <w:color w:val="1E4C7C"/>
                        <w:sz w:val="20"/>
                        <w:szCs w:val="20"/>
                      </w:rPr>
                      <w:fldChar w:fldCharType="begin"/>
                    </w:r>
                    <w:r w:rsidRPr="004718BD">
                      <w:rPr>
                        <w:rFonts w:ascii="Segoe UI" w:hAnsi="Segoe UI" w:cs="Segoe UI"/>
                        <w:b/>
                        <w:bCs/>
                        <w:color w:val="1E4C7C"/>
                        <w:sz w:val="20"/>
                        <w:szCs w:val="20"/>
                      </w:rPr>
                      <w:instrText>PAGE  \* Arabic  \* MERGEFORMAT</w:instrText>
                    </w:r>
                    <w:r w:rsidRPr="004718BD">
                      <w:rPr>
                        <w:rFonts w:ascii="Segoe UI" w:hAnsi="Segoe UI" w:cs="Segoe UI"/>
                        <w:b/>
                        <w:bCs/>
                        <w:color w:val="1E4C7C"/>
                        <w:sz w:val="20"/>
                        <w:szCs w:val="20"/>
                      </w:rPr>
                      <w:fldChar w:fldCharType="separate"/>
                    </w:r>
                    <w:r w:rsidRPr="004718BD">
                      <w:rPr>
                        <w:rFonts w:ascii="Segoe UI" w:hAnsi="Segoe UI" w:cs="Segoe UI"/>
                        <w:b/>
                        <w:bCs/>
                        <w:color w:val="1E4C7C"/>
                        <w:sz w:val="20"/>
                        <w:szCs w:val="20"/>
                      </w:rPr>
                      <w:t>1</w:t>
                    </w:r>
                    <w:r w:rsidRPr="004718BD">
                      <w:rPr>
                        <w:rFonts w:ascii="Segoe UI" w:hAnsi="Segoe UI" w:cs="Segoe UI"/>
                        <w:b/>
                        <w:bCs/>
                        <w:color w:val="1E4C7C"/>
                        <w:sz w:val="20"/>
                        <w:szCs w:val="20"/>
                      </w:rPr>
                      <w:fldChar w:fldCharType="end"/>
                    </w:r>
                    <w:r w:rsidR="00D66850" w:rsidRPr="004718BD">
                      <w:rPr>
                        <w:rFonts w:ascii="Segoe UI" w:hAnsi="Segoe UI" w:cs="Segoe UI"/>
                        <w:color w:val="1E4C7C"/>
                        <w:sz w:val="20"/>
                        <w:szCs w:val="20"/>
                      </w:rPr>
                      <w:t xml:space="preserve"> </w:t>
                    </w:r>
                    <w:r w:rsidR="004718BD" w:rsidRPr="004718BD">
                      <w:rPr>
                        <w:rFonts w:ascii="Segoe UI" w:hAnsi="Segoe UI" w:cs="Segoe UI"/>
                        <w:color w:val="1E4C7C"/>
                        <w:sz w:val="16"/>
                        <w:szCs w:val="16"/>
                      </w:rPr>
                      <w:t>/</w:t>
                    </w:r>
                    <w:r w:rsidRPr="004718BD">
                      <w:rPr>
                        <w:rFonts w:ascii="Segoe UI" w:hAnsi="Segoe UI" w:cs="Segoe UI"/>
                        <w:color w:val="1E4C7C"/>
                        <w:sz w:val="16"/>
                        <w:szCs w:val="16"/>
                      </w:rPr>
                      <w:t xml:space="preserve"> </w:t>
                    </w:r>
                    <w:r w:rsidRPr="004718BD">
                      <w:rPr>
                        <w:rFonts w:ascii="Segoe UI" w:hAnsi="Segoe UI" w:cs="Segoe UI"/>
                        <w:color w:val="1E4C7C"/>
                        <w:sz w:val="16"/>
                        <w:szCs w:val="16"/>
                      </w:rPr>
                      <w:fldChar w:fldCharType="begin"/>
                    </w:r>
                    <w:r w:rsidRPr="004718BD">
                      <w:rPr>
                        <w:rFonts w:ascii="Segoe UI" w:hAnsi="Segoe UI" w:cs="Segoe UI"/>
                        <w:color w:val="1E4C7C"/>
                        <w:sz w:val="16"/>
                        <w:szCs w:val="16"/>
                      </w:rPr>
                      <w:instrText>NUMPAGES  \* Arabic  \* MERGEFORMAT</w:instrText>
                    </w:r>
                    <w:r w:rsidRPr="004718BD">
                      <w:rPr>
                        <w:rFonts w:ascii="Segoe UI" w:hAnsi="Segoe UI" w:cs="Segoe UI"/>
                        <w:color w:val="1E4C7C"/>
                        <w:sz w:val="16"/>
                        <w:szCs w:val="16"/>
                      </w:rPr>
                      <w:fldChar w:fldCharType="separate"/>
                    </w:r>
                    <w:r w:rsidRPr="004718BD">
                      <w:rPr>
                        <w:rFonts w:ascii="Segoe UI" w:hAnsi="Segoe UI" w:cs="Segoe UI"/>
                        <w:color w:val="1E4C7C"/>
                        <w:sz w:val="16"/>
                        <w:szCs w:val="16"/>
                      </w:rPr>
                      <w:t>2</w:t>
                    </w:r>
                    <w:r w:rsidRPr="004718BD">
                      <w:rPr>
                        <w:rFonts w:ascii="Segoe UI" w:hAnsi="Segoe UI" w:cs="Segoe UI"/>
                        <w:color w:val="1E4C7C"/>
                        <w:sz w:val="16"/>
                        <w:szCs w:val="16"/>
                      </w:rPr>
                      <w:fldChar w:fldCharType="end"/>
                    </w:r>
                  </w:p>
                </w:txbxContent>
              </v:textbox>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DA641E" w14:textId="77777777" w:rsidR="00880DC0" w:rsidRDefault="00880DC0" w:rsidP="007069B6">
    <w:pPr>
      <w:pStyle w:val="Cabealho"/>
      <w:ind w:firstLine="0"/>
    </w:pPr>
  </w:p>
  <w:p w14:paraId="763F7FDA" w14:textId="77777777" w:rsidR="00880DC0" w:rsidRDefault="00880DC0" w:rsidP="007069B6">
    <w:pPr>
      <w:pStyle w:val="Cabealho"/>
      <w:ind w:firstLine="0"/>
    </w:pPr>
  </w:p>
  <w:p w14:paraId="7D18CDCB" w14:textId="77777777" w:rsidR="00880DC0" w:rsidRDefault="00880DC0" w:rsidP="007069B6">
    <w:pPr>
      <w:pStyle w:val="Cabealho"/>
      <w:ind w:firstLine="0"/>
    </w:pPr>
  </w:p>
  <w:p w14:paraId="3B9BF1D6" w14:textId="77777777" w:rsidR="00C014F2" w:rsidRPr="007069B6" w:rsidRDefault="00C014F2" w:rsidP="007069B6">
    <w:pPr>
      <w:pStyle w:val="Cabealho"/>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9209B"/>
    <w:multiLevelType w:val="hybridMultilevel"/>
    <w:tmpl w:val="C9BCA902"/>
    <w:lvl w:ilvl="0" w:tplc="F9968458">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 w15:restartNumberingAfterBreak="0">
    <w:nsid w:val="06FD4C25"/>
    <w:multiLevelType w:val="hybridMultilevel"/>
    <w:tmpl w:val="3B7456EE"/>
    <w:lvl w:ilvl="0" w:tplc="FFFFFFFF">
      <w:start w:val="1"/>
      <w:numFmt w:val="upperRoman"/>
      <w:lvlText w:val="%1."/>
      <w:lvlJc w:val="left"/>
      <w:pPr>
        <w:ind w:left="1080" w:hanging="72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9E67707"/>
    <w:multiLevelType w:val="hybridMultilevel"/>
    <w:tmpl w:val="AA4A5616"/>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F090805"/>
    <w:multiLevelType w:val="hybridMultilevel"/>
    <w:tmpl w:val="A19ED7B2"/>
    <w:lvl w:ilvl="0" w:tplc="F31294BE">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4" w15:restartNumberingAfterBreak="0">
    <w:nsid w:val="128818D6"/>
    <w:multiLevelType w:val="multilevel"/>
    <w:tmpl w:val="48F66104"/>
    <w:lvl w:ilvl="0">
      <w:start w:val="1"/>
      <w:numFmt w:val="decimal"/>
      <w:lvlText w:val="%1."/>
      <w:lvlJc w:val="left"/>
      <w:pPr>
        <w:ind w:left="786" w:hanging="360"/>
      </w:pPr>
      <w:rPr>
        <w:b/>
        <w:sz w:val="22"/>
        <w:szCs w:val="22"/>
      </w:rPr>
    </w:lvl>
    <w:lvl w:ilvl="1">
      <w:start w:val="1"/>
      <w:numFmt w:val="decimal"/>
      <w:isLgl/>
      <w:lvlText w:val="%1.%2."/>
      <w:lvlJc w:val="left"/>
      <w:pPr>
        <w:ind w:left="1074" w:hanging="720"/>
      </w:pPr>
      <w:rPr>
        <w:b/>
        <w:color w:val="auto"/>
      </w:rPr>
    </w:lvl>
    <w:lvl w:ilvl="2">
      <w:start w:val="1"/>
      <w:numFmt w:val="decimal"/>
      <w:isLgl/>
      <w:lvlText w:val="%1.%2.%3."/>
      <w:lvlJc w:val="left"/>
      <w:pPr>
        <w:ind w:left="934" w:hanging="720"/>
      </w:pPr>
      <w:rPr>
        <w:b/>
      </w:rPr>
    </w:lvl>
    <w:lvl w:ilvl="3">
      <w:start w:val="1"/>
      <w:numFmt w:val="decimal"/>
      <w:isLgl/>
      <w:lvlText w:val="%1.%2.%3.%4."/>
      <w:lvlJc w:val="left"/>
      <w:pPr>
        <w:ind w:left="1294" w:hanging="1080"/>
      </w:pPr>
      <w:rPr>
        <w:b w:val="0"/>
      </w:rPr>
    </w:lvl>
    <w:lvl w:ilvl="4">
      <w:start w:val="1"/>
      <w:numFmt w:val="decimal"/>
      <w:isLgl/>
      <w:lvlText w:val="%1.%2.%3.%4.%5."/>
      <w:lvlJc w:val="left"/>
      <w:pPr>
        <w:ind w:left="1294" w:hanging="1080"/>
      </w:pPr>
      <w:rPr>
        <w:b w:val="0"/>
      </w:rPr>
    </w:lvl>
    <w:lvl w:ilvl="5">
      <w:start w:val="1"/>
      <w:numFmt w:val="decimal"/>
      <w:isLgl/>
      <w:lvlText w:val="%1.%2.%3.%4.%5.%6."/>
      <w:lvlJc w:val="left"/>
      <w:pPr>
        <w:ind w:left="1654" w:hanging="1440"/>
      </w:pPr>
      <w:rPr>
        <w:b w:val="0"/>
      </w:rPr>
    </w:lvl>
    <w:lvl w:ilvl="6">
      <w:start w:val="1"/>
      <w:numFmt w:val="decimal"/>
      <w:isLgl/>
      <w:lvlText w:val="%1.%2.%3.%4.%5.%6.%7."/>
      <w:lvlJc w:val="left"/>
      <w:pPr>
        <w:ind w:left="1654" w:hanging="1440"/>
      </w:pPr>
      <w:rPr>
        <w:b w:val="0"/>
      </w:rPr>
    </w:lvl>
    <w:lvl w:ilvl="7">
      <w:start w:val="1"/>
      <w:numFmt w:val="decimal"/>
      <w:isLgl/>
      <w:lvlText w:val="%1.%2.%3.%4.%5.%6.%7.%8."/>
      <w:lvlJc w:val="left"/>
      <w:pPr>
        <w:ind w:left="2014" w:hanging="1800"/>
      </w:pPr>
      <w:rPr>
        <w:b w:val="0"/>
      </w:rPr>
    </w:lvl>
    <w:lvl w:ilvl="8">
      <w:start w:val="1"/>
      <w:numFmt w:val="decimal"/>
      <w:isLgl/>
      <w:lvlText w:val="%1.%2.%3.%4.%5.%6.%7.%8.%9."/>
      <w:lvlJc w:val="left"/>
      <w:pPr>
        <w:ind w:left="2374" w:hanging="2160"/>
      </w:pPr>
      <w:rPr>
        <w:b w:val="0"/>
      </w:rPr>
    </w:lvl>
  </w:abstractNum>
  <w:abstractNum w:abstractNumId="5" w15:restartNumberingAfterBreak="0">
    <w:nsid w:val="166E2C90"/>
    <w:multiLevelType w:val="hybridMultilevel"/>
    <w:tmpl w:val="8ADEEFE8"/>
    <w:lvl w:ilvl="0" w:tplc="04160017">
      <w:start w:val="1"/>
      <w:numFmt w:val="lowerLetter"/>
      <w:lvlText w:val="%1)"/>
      <w:lvlJc w:val="left"/>
      <w:pPr>
        <w:ind w:left="1800" w:hanging="36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6" w15:restartNumberingAfterBreak="0">
    <w:nsid w:val="183C5C3A"/>
    <w:multiLevelType w:val="multilevel"/>
    <w:tmpl w:val="EE76AD5E"/>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1073250"/>
    <w:multiLevelType w:val="multilevel"/>
    <w:tmpl w:val="C3287292"/>
    <w:lvl w:ilvl="0">
      <w:start w:val="1"/>
      <w:numFmt w:val="decimal"/>
      <w:lvlText w:val="%1."/>
      <w:lvlJc w:val="left"/>
      <w:pPr>
        <w:ind w:left="720" w:hanging="360"/>
      </w:pPr>
      <w:rPr>
        <w:b/>
        <w:sz w:val="22"/>
        <w:szCs w:val="22"/>
      </w:rPr>
    </w:lvl>
    <w:lvl w:ilvl="1">
      <w:start w:val="1"/>
      <w:numFmt w:val="decimal"/>
      <w:isLgl/>
      <w:lvlText w:val="%1.%2."/>
      <w:lvlJc w:val="left"/>
      <w:pPr>
        <w:ind w:left="720" w:hanging="360"/>
      </w:pPr>
      <w:rPr>
        <w:b/>
        <w:sz w:val="22"/>
        <w:szCs w:val="22"/>
      </w:rPr>
    </w:lvl>
    <w:lvl w:ilvl="2">
      <w:start w:val="1"/>
      <w:numFmt w:val="lowerLetter"/>
      <w:lvlText w:val="%3) "/>
      <w:lvlJc w:val="left"/>
      <w:pPr>
        <w:ind w:left="1080" w:hanging="720"/>
      </w:pPr>
      <w:rPr>
        <w:rFonts w:cs="Times New Roman"/>
        <w:b/>
        <w:strike w:val="0"/>
        <w:dstrike w:val="0"/>
        <w:color w:val="auto"/>
        <w:u w:val="none"/>
        <w:effect w:val="none"/>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8" w15:restartNumberingAfterBreak="0">
    <w:nsid w:val="2630357C"/>
    <w:multiLevelType w:val="hybridMultilevel"/>
    <w:tmpl w:val="3FE0C94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6583A0D"/>
    <w:multiLevelType w:val="multilevel"/>
    <w:tmpl w:val="E29C3A74"/>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0" w15:restartNumberingAfterBreak="0">
    <w:nsid w:val="26AF348A"/>
    <w:multiLevelType w:val="hybridMultilevel"/>
    <w:tmpl w:val="EF8EAB3C"/>
    <w:lvl w:ilvl="0" w:tplc="FFFFFFFF">
      <w:start w:val="1"/>
      <w:numFmt w:val="upperRoman"/>
      <w:lvlText w:val="%1."/>
      <w:lvlJc w:val="left"/>
      <w:pPr>
        <w:ind w:left="1080" w:hanging="720"/>
      </w:pPr>
      <w:rPr>
        <w:rFonts w:hint="default"/>
        <w:b w:val="0"/>
        <w:bCs w:val="0"/>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7CF6D5A"/>
    <w:multiLevelType w:val="multilevel"/>
    <w:tmpl w:val="EA64B84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A360B73"/>
    <w:multiLevelType w:val="hybridMultilevel"/>
    <w:tmpl w:val="B8CCDE8A"/>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3" w15:restartNumberingAfterBreak="0">
    <w:nsid w:val="2F8821A8"/>
    <w:multiLevelType w:val="hybridMultilevel"/>
    <w:tmpl w:val="E176EDAC"/>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4" w15:restartNumberingAfterBreak="0">
    <w:nsid w:val="35E71061"/>
    <w:multiLevelType w:val="hybridMultilevel"/>
    <w:tmpl w:val="2C6EBB9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6BE5E17"/>
    <w:multiLevelType w:val="hybridMultilevel"/>
    <w:tmpl w:val="3B7456EE"/>
    <w:lvl w:ilvl="0" w:tplc="FFFFFFFF">
      <w:start w:val="1"/>
      <w:numFmt w:val="upperRoman"/>
      <w:lvlText w:val="%1."/>
      <w:lvlJc w:val="left"/>
      <w:pPr>
        <w:ind w:left="1080" w:hanging="72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B903701"/>
    <w:multiLevelType w:val="hybridMultilevel"/>
    <w:tmpl w:val="B29ED902"/>
    <w:lvl w:ilvl="0" w:tplc="D2B61AE6">
      <w:start w:val="1"/>
      <w:numFmt w:val="decimal"/>
      <w:lvlText w:val="%1."/>
      <w:lvlJc w:val="left"/>
      <w:pPr>
        <w:ind w:left="720" w:hanging="360"/>
      </w:pPr>
    </w:lvl>
    <w:lvl w:ilvl="1" w:tplc="2B68A71E">
      <w:start w:val="1"/>
      <w:numFmt w:val="decimal"/>
      <w:lvlText w:val="%2."/>
      <w:lvlJc w:val="left"/>
      <w:pPr>
        <w:ind w:left="720" w:hanging="360"/>
      </w:pPr>
    </w:lvl>
    <w:lvl w:ilvl="2" w:tplc="D1FC29C2">
      <w:start w:val="1"/>
      <w:numFmt w:val="decimal"/>
      <w:lvlText w:val="%3."/>
      <w:lvlJc w:val="left"/>
      <w:pPr>
        <w:ind w:left="720" w:hanging="360"/>
      </w:pPr>
    </w:lvl>
    <w:lvl w:ilvl="3" w:tplc="63C62CF2">
      <w:start w:val="1"/>
      <w:numFmt w:val="decimal"/>
      <w:lvlText w:val="%4."/>
      <w:lvlJc w:val="left"/>
      <w:pPr>
        <w:ind w:left="720" w:hanging="360"/>
      </w:pPr>
    </w:lvl>
    <w:lvl w:ilvl="4" w:tplc="CBFAE004">
      <w:start w:val="1"/>
      <w:numFmt w:val="decimal"/>
      <w:lvlText w:val="%5."/>
      <w:lvlJc w:val="left"/>
      <w:pPr>
        <w:ind w:left="720" w:hanging="360"/>
      </w:pPr>
    </w:lvl>
    <w:lvl w:ilvl="5" w:tplc="8F6ED820">
      <w:start w:val="1"/>
      <w:numFmt w:val="decimal"/>
      <w:lvlText w:val="%6."/>
      <w:lvlJc w:val="left"/>
      <w:pPr>
        <w:ind w:left="720" w:hanging="360"/>
      </w:pPr>
    </w:lvl>
    <w:lvl w:ilvl="6" w:tplc="D3E0DFF8">
      <w:start w:val="1"/>
      <w:numFmt w:val="decimal"/>
      <w:lvlText w:val="%7."/>
      <w:lvlJc w:val="left"/>
      <w:pPr>
        <w:ind w:left="720" w:hanging="360"/>
      </w:pPr>
    </w:lvl>
    <w:lvl w:ilvl="7" w:tplc="D08ACA14">
      <w:start w:val="1"/>
      <w:numFmt w:val="decimal"/>
      <w:lvlText w:val="%8."/>
      <w:lvlJc w:val="left"/>
      <w:pPr>
        <w:ind w:left="720" w:hanging="360"/>
      </w:pPr>
    </w:lvl>
    <w:lvl w:ilvl="8" w:tplc="1FAEA414">
      <w:start w:val="1"/>
      <w:numFmt w:val="decimal"/>
      <w:lvlText w:val="%9."/>
      <w:lvlJc w:val="left"/>
      <w:pPr>
        <w:ind w:left="720" w:hanging="360"/>
      </w:pPr>
    </w:lvl>
  </w:abstractNum>
  <w:abstractNum w:abstractNumId="17" w15:restartNumberingAfterBreak="0">
    <w:nsid w:val="409E3A39"/>
    <w:multiLevelType w:val="multilevel"/>
    <w:tmpl w:val="48F66104"/>
    <w:lvl w:ilvl="0">
      <w:start w:val="1"/>
      <w:numFmt w:val="decimal"/>
      <w:lvlText w:val="%1."/>
      <w:lvlJc w:val="left"/>
      <w:pPr>
        <w:ind w:left="786" w:hanging="360"/>
      </w:pPr>
      <w:rPr>
        <w:b/>
        <w:sz w:val="22"/>
        <w:szCs w:val="22"/>
      </w:rPr>
    </w:lvl>
    <w:lvl w:ilvl="1">
      <w:start w:val="1"/>
      <w:numFmt w:val="decimal"/>
      <w:isLgl/>
      <w:lvlText w:val="%1.%2."/>
      <w:lvlJc w:val="left"/>
      <w:pPr>
        <w:ind w:left="1074" w:hanging="720"/>
      </w:pPr>
      <w:rPr>
        <w:b/>
        <w:color w:val="auto"/>
      </w:rPr>
    </w:lvl>
    <w:lvl w:ilvl="2">
      <w:start w:val="1"/>
      <w:numFmt w:val="decimal"/>
      <w:isLgl/>
      <w:lvlText w:val="%1.%2.%3."/>
      <w:lvlJc w:val="left"/>
      <w:pPr>
        <w:ind w:left="934" w:hanging="720"/>
      </w:pPr>
      <w:rPr>
        <w:b/>
      </w:rPr>
    </w:lvl>
    <w:lvl w:ilvl="3">
      <w:start w:val="1"/>
      <w:numFmt w:val="decimal"/>
      <w:isLgl/>
      <w:lvlText w:val="%1.%2.%3.%4."/>
      <w:lvlJc w:val="left"/>
      <w:pPr>
        <w:ind w:left="1294" w:hanging="1080"/>
      </w:pPr>
      <w:rPr>
        <w:b w:val="0"/>
      </w:rPr>
    </w:lvl>
    <w:lvl w:ilvl="4">
      <w:start w:val="1"/>
      <w:numFmt w:val="decimal"/>
      <w:isLgl/>
      <w:lvlText w:val="%1.%2.%3.%4.%5."/>
      <w:lvlJc w:val="left"/>
      <w:pPr>
        <w:ind w:left="1294" w:hanging="1080"/>
      </w:pPr>
      <w:rPr>
        <w:b w:val="0"/>
      </w:rPr>
    </w:lvl>
    <w:lvl w:ilvl="5">
      <w:start w:val="1"/>
      <w:numFmt w:val="decimal"/>
      <w:isLgl/>
      <w:lvlText w:val="%1.%2.%3.%4.%5.%6."/>
      <w:lvlJc w:val="left"/>
      <w:pPr>
        <w:ind w:left="1654" w:hanging="1440"/>
      </w:pPr>
      <w:rPr>
        <w:b w:val="0"/>
      </w:rPr>
    </w:lvl>
    <w:lvl w:ilvl="6">
      <w:start w:val="1"/>
      <w:numFmt w:val="decimal"/>
      <w:isLgl/>
      <w:lvlText w:val="%1.%2.%3.%4.%5.%6.%7."/>
      <w:lvlJc w:val="left"/>
      <w:pPr>
        <w:ind w:left="1654" w:hanging="1440"/>
      </w:pPr>
      <w:rPr>
        <w:b w:val="0"/>
      </w:rPr>
    </w:lvl>
    <w:lvl w:ilvl="7">
      <w:start w:val="1"/>
      <w:numFmt w:val="decimal"/>
      <w:isLgl/>
      <w:lvlText w:val="%1.%2.%3.%4.%5.%6.%7.%8."/>
      <w:lvlJc w:val="left"/>
      <w:pPr>
        <w:ind w:left="2014" w:hanging="1800"/>
      </w:pPr>
      <w:rPr>
        <w:b w:val="0"/>
      </w:rPr>
    </w:lvl>
    <w:lvl w:ilvl="8">
      <w:start w:val="1"/>
      <w:numFmt w:val="decimal"/>
      <w:isLgl/>
      <w:lvlText w:val="%1.%2.%3.%4.%5.%6.%7.%8.%9."/>
      <w:lvlJc w:val="left"/>
      <w:pPr>
        <w:ind w:left="2374" w:hanging="2160"/>
      </w:pPr>
      <w:rPr>
        <w:b w:val="0"/>
      </w:rPr>
    </w:lvl>
  </w:abstractNum>
  <w:abstractNum w:abstractNumId="18" w15:restartNumberingAfterBreak="0">
    <w:nsid w:val="41AC27AB"/>
    <w:multiLevelType w:val="hybridMultilevel"/>
    <w:tmpl w:val="1478B98E"/>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9" w15:restartNumberingAfterBreak="0">
    <w:nsid w:val="4D1027F6"/>
    <w:multiLevelType w:val="hybridMultilevel"/>
    <w:tmpl w:val="28FA7A5C"/>
    <w:lvl w:ilvl="0" w:tplc="FFFFFFFF">
      <w:start w:val="1"/>
      <w:numFmt w:val="decimal"/>
      <w:lvlText w:val="%1."/>
      <w:lvlJc w:val="left"/>
      <w:pPr>
        <w:ind w:left="1429" w:hanging="360"/>
      </w:pPr>
      <w:rPr>
        <w:b/>
        <w:bCs/>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0" w15:restartNumberingAfterBreak="0">
    <w:nsid w:val="508F42E6"/>
    <w:multiLevelType w:val="hybridMultilevel"/>
    <w:tmpl w:val="0BDA178C"/>
    <w:lvl w:ilvl="0" w:tplc="AF0845A8">
      <w:start w:val="1"/>
      <w:numFmt w:val="decimal"/>
      <w:pStyle w:val="Comnumerao"/>
      <w:lvlText w:val="%1."/>
      <w:lvlJc w:val="left"/>
      <w:pPr>
        <w:tabs>
          <w:tab w:val="num" w:pos="851"/>
        </w:tabs>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2BF218E"/>
    <w:multiLevelType w:val="hybridMultilevel"/>
    <w:tmpl w:val="28FA7A5C"/>
    <w:lvl w:ilvl="0" w:tplc="FFFFFFFF">
      <w:start w:val="1"/>
      <w:numFmt w:val="decimal"/>
      <w:lvlText w:val="%1."/>
      <w:lvlJc w:val="left"/>
      <w:pPr>
        <w:ind w:left="1429" w:hanging="360"/>
      </w:pPr>
      <w:rPr>
        <w:b/>
        <w:bCs/>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2" w15:restartNumberingAfterBreak="0">
    <w:nsid w:val="548651AD"/>
    <w:multiLevelType w:val="multilevel"/>
    <w:tmpl w:val="95EADE84"/>
    <w:lvl w:ilvl="0">
      <w:start w:val="1"/>
      <w:numFmt w:val="decimal"/>
      <w:lvlText w:val="%1."/>
      <w:lvlJc w:val="left"/>
      <w:pPr>
        <w:ind w:left="284" w:hanging="284"/>
      </w:pPr>
      <w:rPr>
        <w:rFonts w:ascii="Arial" w:hAnsi="Arial" w:hint="default"/>
        <w:b/>
        <w:i w:val="0"/>
        <w:caps/>
        <w:kern w:val="16"/>
        <w:sz w:val="24"/>
      </w:rPr>
    </w:lvl>
    <w:lvl w:ilvl="1">
      <w:start w:val="1"/>
      <w:numFmt w:val="decimal"/>
      <w:isLgl/>
      <w:lvlText w:val="%1.%2."/>
      <w:lvlJc w:val="left"/>
      <w:pPr>
        <w:ind w:left="1703" w:hanging="284"/>
      </w:pPr>
      <w:rPr>
        <w:rFonts w:ascii="Arial" w:hAnsi="Arial" w:hint="default"/>
        <w:b/>
        <w:i w:val="0"/>
        <w:caps/>
        <w:sz w:val="24"/>
      </w:rPr>
    </w:lvl>
    <w:lvl w:ilvl="2">
      <w:start w:val="1"/>
      <w:numFmt w:val="decimal"/>
      <w:isLgl/>
      <w:lvlText w:val="%1.%2.%3."/>
      <w:lvlJc w:val="left"/>
      <w:pPr>
        <w:ind w:left="284" w:firstLine="425"/>
      </w:pPr>
      <w:rPr>
        <w:rFonts w:hint="default"/>
      </w:rPr>
    </w:lvl>
    <w:lvl w:ilvl="3">
      <w:start w:val="1"/>
      <w:numFmt w:val="decimal"/>
      <w:isLgl/>
      <w:lvlText w:val="%1.%2.%3.%4."/>
      <w:lvlJc w:val="left"/>
      <w:pPr>
        <w:ind w:left="0" w:firstLine="0"/>
      </w:pPr>
      <w:rPr>
        <w:rFonts w:hint="default"/>
      </w:rPr>
    </w:lvl>
    <w:lvl w:ilvl="4">
      <w:start w:val="1"/>
      <w:numFmt w:val="decimal"/>
      <w:isLgl/>
      <w:lvlText w:val="%1.%2.%3.%4.%5."/>
      <w:lvlJc w:val="left"/>
      <w:pPr>
        <w:ind w:left="284" w:hanging="284"/>
      </w:pPr>
      <w:rPr>
        <w:rFonts w:hint="default"/>
      </w:rPr>
    </w:lvl>
    <w:lvl w:ilvl="5">
      <w:start w:val="1"/>
      <w:numFmt w:val="decimal"/>
      <w:isLgl/>
      <w:lvlText w:val="%1.%2.%3.%4.%5.%6."/>
      <w:lvlJc w:val="left"/>
      <w:pPr>
        <w:ind w:left="284" w:hanging="284"/>
      </w:pPr>
      <w:rPr>
        <w:rFonts w:hint="default"/>
      </w:rPr>
    </w:lvl>
    <w:lvl w:ilvl="6">
      <w:start w:val="1"/>
      <w:numFmt w:val="decimal"/>
      <w:isLgl/>
      <w:lvlText w:val="%1.%2.%3.%4.%5.%6.%7."/>
      <w:lvlJc w:val="left"/>
      <w:pPr>
        <w:ind w:left="284" w:hanging="284"/>
      </w:pPr>
      <w:rPr>
        <w:rFonts w:hint="default"/>
      </w:rPr>
    </w:lvl>
    <w:lvl w:ilvl="7">
      <w:start w:val="1"/>
      <w:numFmt w:val="decimal"/>
      <w:isLgl/>
      <w:lvlText w:val="%1.%2.%3.%4.%5.%6.%7.%8."/>
      <w:lvlJc w:val="left"/>
      <w:pPr>
        <w:ind w:left="284" w:hanging="284"/>
      </w:pPr>
      <w:rPr>
        <w:rFonts w:hint="default"/>
      </w:rPr>
    </w:lvl>
    <w:lvl w:ilvl="8">
      <w:start w:val="1"/>
      <w:numFmt w:val="decimal"/>
      <w:isLgl/>
      <w:lvlText w:val="%1.%2.%3.%4.%5.%6.%7.%8.%9."/>
      <w:lvlJc w:val="left"/>
      <w:pPr>
        <w:ind w:left="284" w:hanging="284"/>
      </w:pPr>
      <w:rPr>
        <w:rFonts w:hint="default"/>
      </w:rPr>
    </w:lvl>
  </w:abstractNum>
  <w:abstractNum w:abstractNumId="23" w15:restartNumberingAfterBreak="0">
    <w:nsid w:val="57B45D99"/>
    <w:multiLevelType w:val="hybridMultilevel"/>
    <w:tmpl w:val="A1B67308"/>
    <w:lvl w:ilvl="0" w:tplc="0044AFB0">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BDD7AFE"/>
    <w:multiLevelType w:val="hybridMultilevel"/>
    <w:tmpl w:val="79342ED0"/>
    <w:lvl w:ilvl="0" w:tplc="04160001">
      <w:start w:val="1"/>
      <w:numFmt w:val="bullet"/>
      <w:lvlText w:val=""/>
      <w:lvlJc w:val="left"/>
      <w:pPr>
        <w:ind w:left="742" w:hanging="360"/>
      </w:pPr>
      <w:rPr>
        <w:rFonts w:ascii="Symbol" w:hAnsi="Symbol" w:hint="default"/>
      </w:rPr>
    </w:lvl>
    <w:lvl w:ilvl="1" w:tplc="04160003" w:tentative="1">
      <w:start w:val="1"/>
      <w:numFmt w:val="bullet"/>
      <w:lvlText w:val="o"/>
      <w:lvlJc w:val="left"/>
      <w:pPr>
        <w:ind w:left="1462" w:hanging="360"/>
      </w:pPr>
      <w:rPr>
        <w:rFonts w:ascii="Courier New" w:hAnsi="Courier New" w:cs="Courier New" w:hint="default"/>
      </w:rPr>
    </w:lvl>
    <w:lvl w:ilvl="2" w:tplc="04160005" w:tentative="1">
      <w:start w:val="1"/>
      <w:numFmt w:val="bullet"/>
      <w:lvlText w:val=""/>
      <w:lvlJc w:val="left"/>
      <w:pPr>
        <w:ind w:left="2182" w:hanging="360"/>
      </w:pPr>
      <w:rPr>
        <w:rFonts w:ascii="Wingdings" w:hAnsi="Wingdings" w:hint="default"/>
      </w:rPr>
    </w:lvl>
    <w:lvl w:ilvl="3" w:tplc="04160001" w:tentative="1">
      <w:start w:val="1"/>
      <w:numFmt w:val="bullet"/>
      <w:lvlText w:val=""/>
      <w:lvlJc w:val="left"/>
      <w:pPr>
        <w:ind w:left="2902" w:hanging="360"/>
      </w:pPr>
      <w:rPr>
        <w:rFonts w:ascii="Symbol" w:hAnsi="Symbol" w:hint="default"/>
      </w:rPr>
    </w:lvl>
    <w:lvl w:ilvl="4" w:tplc="04160003" w:tentative="1">
      <w:start w:val="1"/>
      <w:numFmt w:val="bullet"/>
      <w:lvlText w:val="o"/>
      <w:lvlJc w:val="left"/>
      <w:pPr>
        <w:ind w:left="3622" w:hanging="360"/>
      </w:pPr>
      <w:rPr>
        <w:rFonts w:ascii="Courier New" w:hAnsi="Courier New" w:cs="Courier New" w:hint="default"/>
      </w:rPr>
    </w:lvl>
    <w:lvl w:ilvl="5" w:tplc="04160005" w:tentative="1">
      <w:start w:val="1"/>
      <w:numFmt w:val="bullet"/>
      <w:lvlText w:val=""/>
      <w:lvlJc w:val="left"/>
      <w:pPr>
        <w:ind w:left="4342" w:hanging="360"/>
      </w:pPr>
      <w:rPr>
        <w:rFonts w:ascii="Wingdings" w:hAnsi="Wingdings" w:hint="default"/>
      </w:rPr>
    </w:lvl>
    <w:lvl w:ilvl="6" w:tplc="04160001" w:tentative="1">
      <w:start w:val="1"/>
      <w:numFmt w:val="bullet"/>
      <w:lvlText w:val=""/>
      <w:lvlJc w:val="left"/>
      <w:pPr>
        <w:ind w:left="5062" w:hanging="360"/>
      </w:pPr>
      <w:rPr>
        <w:rFonts w:ascii="Symbol" w:hAnsi="Symbol" w:hint="default"/>
      </w:rPr>
    </w:lvl>
    <w:lvl w:ilvl="7" w:tplc="04160003" w:tentative="1">
      <w:start w:val="1"/>
      <w:numFmt w:val="bullet"/>
      <w:lvlText w:val="o"/>
      <w:lvlJc w:val="left"/>
      <w:pPr>
        <w:ind w:left="5782" w:hanging="360"/>
      </w:pPr>
      <w:rPr>
        <w:rFonts w:ascii="Courier New" w:hAnsi="Courier New" w:cs="Courier New" w:hint="default"/>
      </w:rPr>
    </w:lvl>
    <w:lvl w:ilvl="8" w:tplc="04160005" w:tentative="1">
      <w:start w:val="1"/>
      <w:numFmt w:val="bullet"/>
      <w:lvlText w:val=""/>
      <w:lvlJc w:val="left"/>
      <w:pPr>
        <w:ind w:left="6502" w:hanging="360"/>
      </w:pPr>
      <w:rPr>
        <w:rFonts w:ascii="Wingdings" w:hAnsi="Wingdings" w:hint="default"/>
      </w:rPr>
    </w:lvl>
  </w:abstractNum>
  <w:abstractNum w:abstractNumId="25" w15:restartNumberingAfterBreak="0">
    <w:nsid w:val="69785D25"/>
    <w:multiLevelType w:val="multilevel"/>
    <w:tmpl w:val="4F166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9EE0E4D"/>
    <w:multiLevelType w:val="hybridMultilevel"/>
    <w:tmpl w:val="86C2519C"/>
    <w:lvl w:ilvl="0" w:tplc="B030CC3A">
      <w:start w:val="1"/>
      <w:numFmt w:val="upperRoman"/>
      <w:lvlText w:val="%1."/>
      <w:lvlJc w:val="left"/>
      <w:pPr>
        <w:ind w:left="1080" w:hanging="720"/>
      </w:pPr>
      <w:rPr>
        <w:rFonts w:hint="default"/>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ACB2F6E"/>
    <w:multiLevelType w:val="hybridMultilevel"/>
    <w:tmpl w:val="EF8EAB3C"/>
    <w:lvl w:ilvl="0" w:tplc="FFFFFFFF">
      <w:start w:val="1"/>
      <w:numFmt w:val="upperRoman"/>
      <w:lvlText w:val="%1."/>
      <w:lvlJc w:val="left"/>
      <w:pPr>
        <w:ind w:left="1080" w:hanging="720"/>
      </w:pPr>
      <w:rPr>
        <w:rFonts w:hint="default"/>
        <w:b w:val="0"/>
        <w:bCs w:val="0"/>
      </w:rPr>
    </w:lvl>
    <w:lvl w:ilvl="1" w:tplc="8924985E">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B88099F"/>
    <w:multiLevelType w:val="hybridMultilevel"/>
    <w:tmpl w:val="3B7456EE"/>
    <w:lvl w:ilvl="0" w:tplc="3F2AB8E8">
      <w:start w:val="1"/>
      <w:numFmt w:val="upperRoman"/>
      <w:lvlText w:val="%1."/>
      <w:lvlJc w:val="left"/>
      <w:pPr>
        <w:ind w:left="1080" w:hanging="720"/>
      </w:pPr>
      <w:rPr>
        <w:rFonts w:hint="default"/>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6BD507BE"/>
    <w:multiLevelType w:val="hybridMultilevel"/>
    <w:tmpl w:val="D23CD010"/>
    <w:lvl w:ilvl="0" w:tplc="ECC4B0C4">
      <w:start w:val="1"/>
      <w:numFmt w:val="upperRoman"/>
      <w:lvlText w:val="%1."/>
      <w:lvlJc w:val="left"/>
      <w:pPr>
        <w:ind w:left="1080" w:hanging="72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C4260AA"/>
    <w:multiLevelType w:val="multilevel"/>
    <w:tmpl w:val="48A8C5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F1B34DC"/>
    <w:multiLevelType w:val="hybridMultilevel"/>
    <w:tmpl w:val="236EBD98"/>
    <w:lvl w:ilvl="0" w:tplc="8924985E">
      <w:start w:val="1"/>
      <w:numFmt w:val="lowerLetter"/>
      <w:lvlText w:val="%1)"/>
      <w:lvlJc w:val="left"/>
      <w:pPr>
        <w:ind w:left="144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6F8625C4"/>
    <w:multiLevelType w:val="hybridMultilevel"/>
    <w:tmpl w:val="3A24F682"/>
    <w:lvl w:ilvl="0" w:tplc="7A5EEDA4">
      <w:start w:val="1"/>
      <w:numFmt w:val="upperRoman"/>
      <w:lvlText w:val="%1."/>
      <w:lvlJc w:val="left"/>
      <w:pPr>
        <w:ind w:left="1800" w:hanging="72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 w15:restartNumberingAfterBreak="0">
    <w:nsid w:val="70B35ECD"/>
    <w:multiLevelType w:val="multilevel"/>
    <w:tmpl w:val="B804225E"/>
    <w:lvl w:ilvl="0">
      <w:start w:val="1"/>
      <w:numFmt w:val="decimal"/>
      <w:lvlText w:val="%1."/>
      <w:lvlJc w:val="left"/>
      <w:pPr>
        <w:ind w:left="1429" w:hanging="408"/>
      </w:pPr>
      <w:rPr>
        <w:rFonts w:hint="default"/>
        <w:b/>
        <w:bCs/>
        <w:i w:val="0"/>
        <w:iCs w:val="0"/>
        <w:sz w:val="24"/>
        <w:szCs w:val="24"/>
      </w:rPr>
    </w:lvl>
    <w:lvl w:ilvl="1">
      <w:start w:val="1"/>
      <w:numFmt w:val="decimal"/>
      <w:isLgl/>
      <w:lvlText w:val="%1.%2"/>
      <w:lvlJc w:val="left"/>
      <w:pPr>
        <w:ind w:left="1429" w:hanging="360"/>
      </w:pPr>
      <w:rPr>
        <w:rFonts w:hint="default"/>
        <w:b/>
        <w:bCs/>
        <w:color w:val="000000" w:themeColor="text1"/>
        <w:sz w:val="24"/>
        <w:szCs w:val="24"/>
        <w:lang w:val="pt-BR"/>
      </w:rPr>
    </w:lvl>
    <w:lvl w:ilvl="2">
      <w:start w:val="1"/>
      <w:numFmt w:val="decimal"/>
      <w:isLgl/>
      <w:lvlText w:val="%1.%2.%3"/>
      <w:lvlJc w:val="left"/>
      <w:pPr>
        <w:ind w:left="1789" w:hanging="720"/>
      </w:pPr>
      <w:rPr>
        <w:rFonts w:hint="default"/>
        <w:color w:val="000000" w:themeColor="text1"/>
      </w:rPr>
    </w:lvl>
    <w:lvl w:ilvl="3">
      <w:start w:val="1"/>
      <w:numFmt w:val="decimal"/>
      <w:isLgl/>
      <w:lvlText w:val="%1.%2.%3.%4"/>
      <w:lvlJc w:val="left"/>
      <w:pPr>
        <w:ind w:left="1789" w:hanging="720"/>
      </w:pPr>
      <w:rPr>
        <w:rFonts w:hint="default"/>
        <w:color w:val="000000" w:themeColor="text1"/>
      </w:rPr>
    </w:lvl>
    <w:lvl w:ilvl="4">
      <w:start w:val="1"/>
      <w:numFmt w:val="decimal"/>
      <w:isLgl/>
      <w:lvlText w:val="%1.%2.%3.%4.%5"/>
      <w:lvlJc w:val="left"/>
      <w:pPr>
        <w:ind w:left="2149" w:hanging="1080"/>
      </w:pPr>
      <w:rPr>
        <w:rFonts w:hint="default"/>
        <w:color w:val="000000" w:themeColor="text1"/>
      </w:rPr>
    </w:lvl>
    <w:lvl w:ilvl="5">
      <w:start w:val="1"/>
      <w:numFmt w:val="decimal"/>
      <w:isLgl/>
      <w:lvlText w:val="%1.%2.%3.%4.%5.%6"/>
      <w:lvlJc w:val="left"/>
      <w:pPr>
        <w:ind w:left="2149" w:hanging="1080"/>
      </w:pPr>
      <w:rPr>
        <w:rFonts w:hint="default"/>
        <w:color w:val="000000" w:themeColor="text1"/>
      </w:rPr>
    </w:lvl>
    <w:lvl w:ilvl="6">
      <w:start w:val="1"/>
      <w:numFmt w:val="decimal"/>
      <w:isLgl/>
      <w:lvlText w:val="%1.%2.%3.%4.%5.%6.%7"/>
      <w:lvlJc w:val="left"/>
      <w:pPr>
        <w:ind w:left="2509" w:hanging="1440"/>
      </w:pPr>
      <w:rPr>
        <w:rFonts w:hint="default"/>
        <w:color w:val="000000" w:themeColor="text1"/>
      </w:rPr>
    </w:lvl>
    <w:lvl w:ilvl="7">
      <w:start w:val="1"/>
      <w:numFmt w:val="decimal"/>
      <w:isLgl/>
      <w:lvlText w:val="%1.%2.%3.%4.%5.%6.%7.%8"/>
      <w:lvlJc w:val="left"/>
      <w:pPr>
        <w:ind w:left="2509" w:hanging="1440"/>
      </w:pPr>
      <w:rPr>
        <w:rFonts w:hint="default"/>
        <w:color w:val="000000" w:themeColor="text1"/>
      </w:rPr>
    </w:lvl>
    <w:lvl w:ilvl="8">
      <w:start w:val="1"/>
      <w:numFmt w:val="decimal"/>
      <w:isLgl/>
      <w:lvlText w:val="%1.%2.%3.%4.%5.%6.%7.%8.%9"/>
      <w:lvlJc w:val="left"/>
      <w:pPr>
        <w:ind w:left="2869" w:hanging="1800"/>
      </w:pPr>
      <w:rPr>
        <w:rFonts w:hint="default"/>
        <w:color w:val="000000" w:themeColor="text1"/>
      </w:rPr>
    </w:lvl>
  </w:abstractNum>
  <w:abstractNum w:abstractNumId="34" w15:restartNumberingAfterBreak="0">
    <w:nsid w:val="727368BD"/>
    <w:multiLevelType w:val="hybridMultilevel"/>
    <w:tmpl w:val="EF8EAB3C"/>
    <w:lvl w:ilvl="0" w:tplc="FFFFFFFF">
      <w:start w:val="1"/>
      <w:numFmt w:val="upperRoman"/>
      <w:lvlText w:val="%1."/>
      <w:lvlJc w:val="left"/>
      <w:pPr>
        <w:ind w:left="1080" w:hanging="720"/>
      </w:pPr>
      <w:rPr>
        <w:rFonts w:hint="default"/>
        <w:b w:val="0"/>
        <w:bCs w:val="0"/>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32F32F7"/>
    <w:multiLevelType w:val="hybridMultilevel"/>
    <w:tmpl w:val="7A94003E"/>
    <w:lvl w:ilvl="0" w:tplc="04160001">
      <w:start w:val="1"/>
      <w:numFmt w:val="bullet"/>
      <w:lvlText w:val=""/>
      <w:lvlJc w:val="left"/>
      <w:pPr>
        <w:ind w:left="1800" w:hanging="360"/>
      </w:pPr>
      <w:rPr>
        <w:rFonts w:ascii="Symbol" w:hAnsi="Symbol"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6" w15:restartNumberingAfterBreak="0">
    <w:nsid w:val="77EF53DF"/>
    <w:multiLevelType w:val="hybridMultilevel"/>
    <w:tmpl w:val="82C8CD3E"/>
    <w:lvl w:ilvl="0" w:tplc="2DE2C5AA">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37" w15:restartNumberingAfterBreak="0">
    <w:nsid w:val="7B2B76E1"/>
    <w:multiLevelType w:val="hybridMultilevel"/>
    <w:tmpl w:val="B50C15E2"/>
    <w:lvl w:ilvl="0" w:tplc="00007D6A">
      <w:start w:val="1"/>
      <w:numFmt w:val="decimal"/>
      <w:lvlText w:val="%1."/>
      <w:lvlJc w:val="left"/>
      <w:pPr>
        <w:ind w:left="720" w:hanging="360"/>
      </w:pPr>
    </w:lvl>
    <w:lvl w:ilvl="1" w:tplc="DE005A9E">
      <w:start w:val="1"/>
      <w:numFmt w:val="decimal"/>
      <w:lvlText w:val="%2."/>
      <w:lvlJc w:val="left"/>
      <w:pPr>
        <w:ind w:left="720" w:hanging="360"/>
      </w:pPr>
    </w:lvl>
    <w:lvl w:ilvl="2" w:tplc="D4CAD954">
      <w:start w:val="1"/>
      <w:numFmt w:val="decimal"/>
      <w:lvlText w:val="%3."/>
      <w:lvlJc w:val="left"/>
      <w:pPr>
        <w:ind w:left="720" w:hanging="360"/>
      </w:pPr>
    </w:lvl>
    <w:lvl w:ilvl="3" w:tplc="18CE0EF4">
      <w:start w:val="1"/>
      <w:numFmt w:val="decimal"/>
      <w:lvlText w:val="%4."/>
      <w:lvlJc w:val="left"/>
      <w:pPr>
        <w:ind w:left="720" w:hanging="360"/>
      </w:pPr>
    </w:lvl>
    <w:lvl w:ilvl="4" w:tplc="F716CBC2">
      <w:start w:val="1"/>
      <w:numFmt w:val="decimal"/>
      <w:lvlText w:val="%5."/>
      <w:lvlJc w:val="left"/>
      <w:pPr>
        <w:ind w:left="720" w:hanging="360"/>
      </w:pPr>
    </w:lvl>
    <w:lvl w:ilvl="5" w:tplc="78862980">
      <w:start w:val="1"/>
      <w:numFmt w:val="decimal"/>
      <w:lvlText w:val="%6."/>
      <w:lvlJc w:val="left"/>
      <w:pPr>
        <w:ind w:left="720" w:hanging="360"/>
      </w:pPr>
    </w:lvl>
    <w:lvl w:ilvl="6" w:tplc="9ABCC3DE">
      <w:start w:val="1"/>
      <w:numFmt w:val="decimal"/>
      <w:lvlText w:val="%7."/>
      <w:lvlJc w:val="left"/>
      <w:pPr>
        <w:ind w:left="720" w:hanging="360"/>
      </w:pPr>
    </w:lvl>
    <w:lvl w:ilvl="7" w:tplc="A9802A78">
      <w:start w:val="1"/>
      <w:numFmt w:val="decimal"/>
      <w:lvlText w:val="%8."/>
      <w:lvlJc w:val="left"/>
      <w:pPr>
        <w:ind w:left="720" w:hanging="360"/>
      </w:pPr>
    </w:lvl>
    <w:lvl w:ilvl="8" w:tplc="8B0A9C0C">
      <w:start w:val="1"/>
      <w:numFmt w:val="decimal"/>
      <w:lvlText w:val="%9."/>
      <w:lvlJc w:val="left"/>
      <w:pPr>
        <w:ind w:left="720" w:hanging="360"/>
      </w:pPr>
    </w:lvl>
  </w:abstractNum>
  <w:abstractNum w:abstractNumId="38" w15:restartNumberingAfterBreak="0">
    <w:nsid w:val="7CE70647"/>
    <w:multiLevelType w:val="hybridMultilevel"/>
    <w:tmpl w:val="EDFCA1CE"/>
    <w:lvl w:ilvl="0" w:tplc="F31294BE">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494561260">
    <w:abstractNumId w:val="22"/>
  </w:num>
  <w:num w:numId="2" w16cid:durableId="1695305953">
    <w:abstractNumId w:val="36"/>
  </w:num>
  <w:num w:numId="3" w16cid:durableId="602954600">
    <w:abstractNumId w:val="25"/>
  </w:num>
  <w:num w:numId="4" w16cid:durableId="245768617">
    <w:abstractNumId w:val="20"/>
  </w:num>
  <w:num w:numId="5" w16cid:durableId="2001152800">
    <w:abstractNumId w:val="9"/>
  </w:num>
  <w:num w:numId="6" w16cid:durableId="1653485613">
    <w:abstractNumId w:val="33"/>
  </w:num>
  <w:num w:numId="7" w16cid:durableId="1183589346">
    <w:abstractNumId w:val="2"/>
  </w:num>
  <w:num w:numId="8" w16cid:durableId="224032410">
    <w:abstractNumId w:val="21"/>
  </w:num>
  <w:num w:numId="9" w16cid:durableId="1302462716">
    <w:abstractNumId w:val="19"/>
  </w:num>
  <w:num w:numId="10" w16cid:durableId="530732081">
    <w:abstractNumId w:val="16"/>
  </w:num>
  <w:num w:numId="11" w16cid:durableId="2116443311">
    <w:abstractNumId w:val="37"/>
  </w:num>
  <w:num w:numId="12" w16cid:durableId="10230188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74137642">
    <w:abstractNumId w:val="11"/>
  </w:num>
  <w:num w:numId="14" w16cid:durableId="14633826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02148932">
    <w:abstractNumId w:val="30"/>
  </w:num>
  <w:num w:numId="16" w16cid:durableId="2094928861">
    <w:abstractNumId w:val="14"/>
  </w:num>
  <w:num w:numId="17" w16cid:durableId="1985038312">
    <w:abstractNumId w:val="18"/>
  </w:num>
  <w:num w:numId="18" w16cid:durableId="1038970911">
    <w:abstractNumId w:val="8"/>
  </w:num>
  <w:num w:numId="19" w16cid:durableId="568030890">
    <w:abstractNumId w:val="12"/>
  </w:num>
  <w:num w:numId="20" w16cid:durableId="1158308902">
    <w:abstractNumId w:val="24"/>
  </w:num>
  <w:num w:numId="21" w16cid:durableId="1067341544">
    <w:abstractNumId w:val="26"/>
  </w:num>
  <w:num w:numId="22" w16cid:durableId="1272282964">
    <w:abstractNumId w:val="23"/>
  </w:num>
  <w:num w:numId="23" w16cid:durableId="133181899">
    <w:abstractNumId w:val="29"/>
  </w:num>
  <w:num w:numId="24" w16cid:durableId="131144016">
    <w:abstractNumId w:val="28"/>
  </w:num>
  <w:num w:numId="25" w16cid:durableId="1436365768">
    <w:abstractNumId w:val="13"/>
  </w:num>
  <w:num w:numId="26" w16cid:durableId="1430127359">
    <w:abstractNumId w:val="15"/>
  </w:num>
  <w:num w:numId="27" w16cid:durableId="1411077640">
    <w:abstractNumId w:val="27"/>
  </w:num>
  <w:num w:numId="28" w16cid:durableId="2118451366">
    <w:abstractNumId w:val="5"/>
  </w:num>
  <w:num w:numId="29" w16cid:durableId="1879585726">
    <w:abstractNumId w:val="35"/>
  </w:num>
  <w:num w:numId="30" w16cid:durableId="1346439416">
    <w:abstractNumId w:val="32"/>
  </w:num>
  <w:num w:numId="31" w16cid:durableId="1855653204">
    <w:abstractNumId w:val="1"/>
  </w:num>
  <w:num w:numId="32" w16cid:durableId="2035884383">
    <w:abstractNumId w:val="0"/>
  </w:num>
  <w:num w:numId="33" w16cid:durableId="1859001621">
    <w:abstractNumId w:val="31"/>
  </w:num>
  <w:num w:numId="34" w16cid:durableId="1301958134">
    <w:abstractNumId w:val="10"/>
  </w:num>
  <w:num w:numId="35" w16cid:durableId="1578634167">
    <w:abstractNumId w:val="34"/>
  </w:num>
  <w:num w:numId="36" w16cid:durableId="1456025994">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34903594">
    <w:abstractNumId w:val="38"/>
  </w:num>
  <w:num w:numId="38" w16cid:durableId="1403454871">
    <w:abstractNumId w:val="3"/>
  </w:num>
  <w:num w:numId="39" w16cid:durableId="1150748419">
    <w:abstractNumId w:val="3"/>
  </w:num>
  <w:num w:numId="40" w16cid:durableId="14405677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709"/>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53C5"/>
    <w:rsid w:val="000013EE"/>
    <w:rsid w:val="00001AAE"/>
    <w:rsid w:val="0000307B"/>
    <w:rsid w:val="00003E6C"/>
    <w:rsid w:val="00004D3E"/>
    <w:rsid w:val="00010CAF"/>
    <w:rsid w:val="0001172C"/>
    <w:rsid w:val="00017751"/>
    <w:rsid w:val="00017A4F"/>
    <w:rsid w:val="00020B0E"/>
    <w:rsid w:val="00022296"/>
    <w:rsid w:val="00032F80"/>
    <w:rsid w:val="00033A3F"/>
    <w:rsid w:val="000461D6"/>
    <w:rsid w:val="00050323"/>
    <w:rsid w:val="00050E5E"/>
    <w:rsid w:val="00055CDE"/>
    <w:rsid w:val="00060134"/>
    <w:rsid w:val="00060B9E"/>
    <w:rsid w:val="00060BA9"/>
    <w:rsid w:val="00064633"/>
    <w:rsid w:val="00064B9A"/>
    <w:rsid w:val="00065A3D"/>
    <w:rsid w:val="00066E74"/>
    <w:rsid w:val="00067066"/>
    <w:rsid w:val="00067F79"/>
    <w:rsid w:val="000703D0"/>
    <w:rsid w:val="0007213B"/>
    <w:rsid w:val="000748C4"/>
    <w:rsid w:val="0007729F"/>
    <w:rsid w:val="00083B0D"/>
    <w:rsid w:val="0008671A"/>
    <w:rsid w:val="0009062F"/>
    <w:rsid w:val="00091EAE"/>
    <w:rsid w:val="00095E3D"/>
    <w:rsid w:val="000A3C88"/>
    <w:rsid w:val="000A44C2"/>
    <w:rsid w:val="000A6889"/>
    <w:rsid w:val="000B09B8"/>
    <w:rsid w:val="000B53C5"/>
    <w:rsid w:val="000B74F3"/>
    <w:rsid w:val="000C0975"/>
    <w:rsid w:val="000C40B2"/>
    <w:rsid w:val="000D19FC"/>
    <w:rsid w:val="000D347A"/>
    <w:rsid w:val="000D3E29"/>
    <w:rsid w:val="000E0204"/>
    <w:rsid w:val="000E1DAC"/>
    <w:rsid w:val="000E294C"/>
    <w:rsid w:val="000E3F6F"/>
    <w:rsid w:val="000E45B4"/>
    <w:rsid w:val="000E7BDD"/>
    <w:rsid w:val="000F0E3A"/>
    <w:rsid w:val="000F33EC"/>
    <w:rsid w:val="000F3626"/>
    <w:rsid w:val="000F48F1"/>
    <w:rsid w:val="000F74BC"/>
    <w:rsid w:val="000F7A4C"/>
    <w:rsid w:val="0010060A"/>
    <w:rsid w:val="00101A01"/>
    <w:rsid w:val="00107D75"/>
    <w:rsid w:val="00113B61"/>
    <w:rsid w:val="00117CBB"/>
    <w:rsid w:val="00122D3F"/>
    <w:rsid w:val="00125352"/>
    <w:rsid w:val="001256D8"/>
    <w:rsid w:val="00126ABB"/>
    <w:rsid w:val="001318D4"/>
    <w:rsid w:val="00132EFD"/>
    <w:rsid w:val="00135563"/>
    <w:rsid w:val="00136FA1"/>
    <w:rsid w:val="00140CBA"/>
    <w:rsid w:val="0014316C"/>
    <w:rsid w:val="0014390B"/>
    <w:rsid w:val="00143E00"/>
    <w:rsid w:val="00145BFD"/>
    <w:rsid w:val="0014631E"/>
    <w:rsid w:val="0014668C"/>
    <w:rsid w:val="00147DEE"/>
    <w:rsid w:val="00147FE6"/>
    <w:rsid w:val="00154902"/>
    <w:rsid w:val="001608D5"/>
    <w:rsid w:val="00160CB3"/>
    <w:rsid w:val="001655A4"/>
    <w:rsid w:val="0016601B"/>
    <w:rsid w:val="0018070E"/>
    <w:rsid w:val="00182731"/>
    <w:rsid w:val="001858F9"/>
    <w:rsid w:val="00186EC6"/>
    <w:rsid w:val="00193807"/>
    <w:rsid w:val="001961C9"/>
    <w:rsid w:val="001A1456"/>
    <w:rsid w:val="001A41F8"/>
    <w:rsid w:val="001A7B06"/>
    <w:rsid w:val="001B0B70"/>
    <w:rsid w:val="001B2F29"/>
    <w:rsid w:val="001B4452"/>
    <w:rsid w:val="001B491E"/>
    <w:rsid w:val="001B5BD0"/>
    <w:rsid w:val="001B6E96"/>
    <w:rsid w:val="001C0004"/>
    <w:rsid w:val="001C2CA8"/>
    <w:rsid w:val="001C44DA"/>
    <w:rsid w:val="001D0ACE"/>
    <w:rsid w:val="001D0BE0"/>
    <w:rsid w:val="001D16F4"/>
    <w:rsid w:val="001D2EAA"/>
    <w:rsid w:val="001D5F4D"/>
    <w:rsid w:val="001E5659"/>
    <w:rsid w:val="001E6B44"/>
    <w:rsid w:val="001F376E"/>
    <w:rsid w:val="00202144"/>
    <w:rsid w:val="00202DD8"/>
    <w:rsid w:val="00204782"/>
    <w:rsid w:val="00211B12"/>
    <w:rsid w:val="0021358C"/>
    <w:rsid w:val="00213E96"/>
    <w:rsid w:val="0021460E"/>
    <w:rsid w:val="00220638"/>
    <w:rsid w:val="002352CC"/>
    <w:rsid w:val="00235575"/>
    <w:rsid w:val="00237776"/>
    <w:rsid w:val="00245A98"/>
    <w:rsid w:val="0025117D"/>
    <w:rsid w:val="00256C6B"/>
    <w:rsid w:val="0025789B"/>
    <w:rsid w:val="0027095B"/>
    <w:rsid w:val="00271832"/>
    <w:rsid w:val="00273453"/>
    <w:rsid w:val="002775F1"/>
    <w:rsid w:val="00280A65"/>
    <w:rsid w:val="00283A0C"/>
    <w:rsid w:val="002842C5"/>
    <w:rsid w:val="00285636"/>
    <w:rsid w:val="002868A9"/>
    <w:rsid w:val="0028748C"/>
    <w:rsid w:val="00287C31"/>
    <w:rsid w:val="00287E9F"/>
    <w:rsid w:val="002A0B2E"/>
    <w:rsid w:val="002A274D"/>
    <w:rsid w:val="002A2CDE"/>
    <w:rsid w:val="002A3938"/>
    <w:rsid w:val="002A3C4F"/>
    <w:rsid w:val="002A6977"/>
    <w:rsid w:val="002A69B6"/>
    <w:rsid w:val="002A73EE"/>
    <w:rsid w:val="002B10ED"/>
    <w:rsid w:val="002C20C0"/>
    <w:rsid w:val="002C3317"/>
    <w:rsid w:val="002C3753"/>
    <w:rsid w:val="002D3966"/>
    <w:rsid w:val="002D4129"/>
    <w:rsid w:val="002D5000"/>
    <w:rsid w:val="002D74EC"/>
    <w:rsid w:val="002D7FBE"/>
    <w:rsid w:val="002E655F"/>
    <w:rsid w:val="002E7020"/>
    <w:rsid w:val="002F1928"/>
    <w:rsid w:val="002F1B34"/>
    <w:rsid w:val="002F38FE"/>
    <w:rsid w:val="002F455E"/>
    <w:rsid w:val="00300581"/>
    <w:rsid w:val="00301E89"/>
    <w:rsid w:val="00303648"/>
    <w:rsid w:val="00312677"/>
    <w:rsid w:val="00312C1C"/>
    <w:rsid w:val="00313936"/>
    <w:rsid w:val="00313BDD"/>
    <w:rsid w:val="003153D4"/>
    <w:rsid w:val="00315D95"/>
    <w:rsid w:val="003168B4"/>
    <w:rsid w:val="003174F8"/>
    <w:rsid w:val="003200FD"/>
    <w:rsid w:val="00322164"/>
    <w:rsid w:val="003236BD"/>
    <w:rsid w:val="0032518E"/>
    <w:rsid w:val="00330172"/>
    <w:rsid w:val="003327D0"/>
    <w:rsid w:val="00332B37"/>
    <w:rsid w:val="00333696"/>
    <w:rsid w:val="003404D3"/>
    <w:rsid w:val="00340E6C"/>
    <w:rsid w:val="00344082"/>
    <w:rsid w:val="00346C42"/>
    <w:rsid w:val="00347B99"/>
    <w:rsid w:val="00350A92"/>
    <w:rsid w:val="00353107"/>
    <w:rsid w:val="00353789"/>
    <w:rsid w:val="00355E3A"/>
    <w:rsid w:val="00357D43"/>
    <w:rsid w:val="00360CB2"/>
    <w:rsid w:val="003616B8"/>
    <w:rsid w:val="00367EE9"/>
    <w:rsid w:val="00370958"/>
    <w:rsid w:val="00382DB0"/>
    <w:rsid w:val="00382E42"/>
    <w:rsid w:val="003838E7"/>
    <w:rsid w:val="00383E6E"/>
    <w:rsid w:val="00383FA0"/>
    <w:rsid w:val="0038753B"/>
    <w:rsid w:val="003908B2"/>
    <w:rsid w:val="00390EF0"/>
    <w:rsid w:val="00392722"/>
    <w:rsid w:val="00392824"/>
    <w:rsid w:val="0039473D"/>
    <w:rsid w:val="00395301"/>
    <w:rsid w:val="00397777"/>
    <w:rsid w:val="003A3584"/>
    <w:rsid w:val="003A3DA8"/>
    <w:rsid w:val="003A4231"/>
    <w:rsid w:val="003A4936"/>
    <w:rsid w:val="003A5B6D"/>
    <w:rsid w:val="003A70B7"/>
    <w:rsid w:val="003B036F"/>
    <w:rsid w:val="003B1BC3"/>
    <w:rsid w:val="003B3494"/>
    <w:rsid w:val="003C0A6E"/>
    <w:rsid w:val="003C0CFF"/>
    <w:rsid w:val="003C3378"/>
    <w:rsid w:val="003C6947"/>
    <w:rsid w:val="003C697A"/>
    <w:rsid w:val="003D1627"/>
    <w:rsid w:val="003D47C2"/>
    <w:rsid w:val="003D5A62"/>
    <w:rsid w:val="003D7E6B"/>
    <w:rsid w:val="003E3302"/>
    <w:rsid w:val="003E33FB"/>
    <w:rsid w:val="003F0C42"/>
    <w:rsid w:val="003F1E4E"/>
    <w:rsid w:val="003F41FA"/>
    <w:rsid w:val="003F473F"/>
    <w:rsid w:val="003F61ED"/>
    <w:rsid w:val="003F7432"/>
    <w:rsid w:val="003F7A00"/>
    <w:rsid w:val="004029A8"/>
    <w:rsid w:val="004032CC"/>
    <w:rsid w:val="00403982"/>
    <w:rsid w:val="00410400"/>
    <w:rsid w:val="00411D83"/>
    <w:rsid w:val="00413B45"/>
    <w:rsid w:val="00415A79"/>
    <w:rsid w:val="00420843"/>
    <w:rsid w:val="00421FE5"/>
    <w:rsid w:val="00423BB8"/>
    <w:rsid w:val="00425C36"/>
    <w:rsid w:val="00426749"/>
    <w:rsid w:val="0043209E"/>
    <w:rsid w:val="004329A6"/>
    <w:rsid w:val="0043348E"/>
    <w:rsid w:val="00436E61"/>
    <w:rsid w:val="00437EEA"/>
    <w:rsid w:val="0044048D"/>
    <w:rsid w:val="0044409F"/>
    <w:rsid w:val="00446C65"/>
    <w:rsid w:val="004513F1"/>
    <w:rsid w:val="00452F86"/>
    <w:rsid w:val="00453C04"/>
    <w:rsid w:val="00460E15"/>
    <w:rsid w:val="00462694"/>
    <w:rsid w:val="00462DD7"/>
    <w:rsid w:val="0046484A"/>
    <w:rsid w:val="004718BD"/>
    <w:rsid w:val="00474447"/>
    <w:rsid w:val="00482A38"/>
    <w:rsid w:val="0049108A"/>
    <w:rsid w:val="00492785"/>
    <w:rsid w:val="00495259"/>
    <w:rsid w:val="004A22FB"/>
    <w:rsid w:val="004A59D3"/>
    <w:rsid w:val="004A7524"/>
    <w:rsid w:val="004B2030"/>
    <w:rsid w:val="004B2BA7"/>
    <w:rsid w:val="004B7C24"/>
    <w:rsid w:val="004C0070"/>
    <w:rsid w:val="004C2AF8"/>
    <w:rsid w:val="004D3E0F"/>
    <w:rsid w:val="004D7676"/>
    <w:rsid w:val="004E2574"/>
    <w:rsid w:val="004E523F"/>
    <w:rsid w:val="004E5E1A"/>
    <w:rsid w:val="004F25F1"/>
    <w:rsid w:val="004F2699"/>
    <w:rsid w:val="004F65C9"/>
    <w:rsid w:val="004F6F63"/>
    <w:rsid w:val="004F731B"/>
    <w:rsid w:val="00501CD8"/>
    <w:rsid w:val="0050239B"/>
    <w:rsid w:val="005051A4"/>
    <w:rsid w:val="0051222D"/>
    <w:rsid w:val="005134FC"/>
    <w:rsid w:val="00513A40"/>
    <w:rsid w:val="00515CD2"/>
    <w:rsid w:val="00516BF8"/>
    <w:rsid w:val="00517468"/>
    <w:rsid w:val="005204AF"/>
    <w:rsid w:val="00527400"/>
    <w:rsid w:val="00530A36"/>
    <w:rsid w:val="00532835"/>
    <w:rsid w:val="005339F5"/>
    <w:rsid w:val="00535D93"/>
    <w:rsid w:val="005422C3"/>
    <w:rsid w:val="00543A30"/>
    <w:rsid w:val="00543B83"/>
    <w:rsid w:val="0055408B"/>
    <w:rsid w:val="0055563B"/>
    <w:rsid w:val="00562222"/>
    <w:rsid w:val="00566B7E"/>
    <w:rsid w:val="00567705"/>
    <w:rsid w:val="00570A1B"/>
    <w:rsid w:val="00572FAF"/>
    <w:rsid w:val="00574137"/>
    <w:rsid w:val="0057438A"/>
    <w:rsid w:val="00574715"/>
    <w:rsid w:val="005843CD"/>
    <w:rsid w:val="00586786"/>
    <w:rsid w:val="005905B6"/>
    <w:rsid w:val="005A0152"/>
    <w:rsid w:val="005A08BF"/>
    <w:rsid w:val="005A108C"/>
    <w:rsid w:val="005A16E4"/>
    <w:rsid w:val="005A1C0A"/>
    <w:rsid w:val="005B78EC"/>
    <w:rsid w:val="005C171B"/>
    <w:rsid w:val="005C1CEE"/>
    <w:rsid w:val="005C36FB"/>
    <w:rsid w:val="005C68D1"/>
    <w:rsid w:val="005D02C6"/>
    <w:rsid w:val="005D0756"/>
    <w:rsid w:val="005D2AFE"/>
    <w:rsid w:val="005D707A"/>
    <w:rsid w:val="005D7D02"/>
    <w:rsid w:val="005E0A66"/>
    <w:rsid w:val="005E30ED"/>
    <w:rsid w:val="005E3E2E"/>
    <w:rsid w:val="005E5662"/>
    <w:rsid w:val="005E6832"/>
    <w:rsid w:val="005F4F29"/>
    <w:rsid w:val="005F6034"/>
    <w:rsid w:val="005F76CD"/>
    <w:rsid w:val="00601AF8"/>
    <w:rsid w:val="00602943"/>
    <w:rsid w:val="006043AC"/>
    <w:rsid w:val="0060781E"/>
    <w:rsid w:val="0061111C"/>
    <w:rsid w:val="006116D0"/>
    <w:rsid w:val="00611CF6"/>
    <w:rsid w:val="0061222A"/>
    <w:rsid w:val="0061236E"/>
    <w:rsid w:val="006146D3"/>
    <w:rsid w:val="0061559B"/>
    <w:rsid w:val="00615CF6"/>
    <w:rsid w:val="006175FC"/>
    <w:rsid w:val="0063110C"/>
    <w:rsid w:val="00631565"/>
    <w:rsid w:val="00632D75"/>
    <w:rsid w:val="00633AC9"/>
    <w:rsid w:val="00641B1F"/>
    <w:rsid w:val="00641BA7"/>
    <w:rsid w:val="00645B8F"/>
    <w:rsid w:val="00657DE2"/>
    <w:rsid w:val="0066238B"/>
    <w:rsid w:val="00662D5D"/>
    <w:rsid w:val="00664819"/>
    <w:rsid w:val="006649DA"/>
    <w:rsid w:val="00664DE6"/>
    <w:rsid w:val="006672D4"/>
    <w:rsid w:val="00667DCB"/>
    <w:rsid w:val="00670017"/>
    <w:rsid w:val="006708A0"/>
    <w:rsid w:val="006725DB"/>
    <w:rsid w:val="00683F2A"/>
    <w:rsid w:val="006866AD"/>
    <w:rsid w:val="00687183"/>
    <w:rsid w:val="0069224B"/>
    <w:rsid w:val="00693727"/>
    <w:rsid w:val="00694249"/>
    <w:rsid w:val="00694900"/>
    <w:rsid w:val="0069788C"/>
    <w:rsid w:val="00697B74"/>
    <w:rsid w:val="006A52D9"/>
    <w:rsid w:val="006A6418"/>
    <w:rsid w:val="006A780F"/>
    <w:rsid w:val="006B4DDC"/>
    <w:rsid w:val="006B55F8"/>
    <w:rsid w:val="006C0532"/>
    <w:rsid w:val="006C1918"/>
    <w:rsid w:val="006C7241"/>
    <w:rsid w:val="006D1B62"/>
    <w:rsid w:val="006D6BD5"/>
    <w:rsid w:val="006D732A"/>
    <w:rsid w:val="006E708C"/>
    <w:rsid w:val="006F08D3"/>
    <w:rsid w:val="00700B7A"/>
    <w:rsid w:val="007033F9"/>
    <w:rsid w:val="00705BC3"/>
    <w:rsid w:val="007069B6"/>
    <w:rsid w:val="007077D4"/>
    <w:rsid w:val="0071007C"/>
    <w:rsid w:val="00711C06"/>
    <w:rsid w:val="007129A4"/>
    <w:rsid w:val="00713047"/>
    <w:rsid w:val="0071494E"/>
    <w:rsid w:val="00720F54"/>
    <w:rsid w:val="0072439A"/>
    <w:rsid w:val="007313F9"/>
    <w:rsid w:val="0073515C"/>
    <w:rsid w:val="00735B6D"/>
    <w:rsid w:val="00737E00"/>
    <w:rsid w:val="007451DA"/>
    <w:rsid w:val="00750FCE"/>
    <w:rsid w:val="00756002"/>
    <w:rsid w:val="0076232F"/>
    <w:rsid w:val="007634EE"/>
    <w:rsid w:val="00766452"/>
    <w:rsid w:val="0077030F"/>
    <w:rsid w:val="00772E9F"/>
    <w:rsid w:val="00774BAE"/>
    <w:rsid w:val="00774DFA"/>
    <w:rsid w:val="007759F7"/>
    <w:rsid w:val="00780076"/>
    <w:rsid w:val="00780178"/>
    <w:rsid w:val="00780624"/>
    <w:rsid w:val="00783080"/>
    <w:rsid w:val="00785EB4"/>
    <w:rsid w:val="0078682A"/>
    <w:rsid w:val="00795BF5"/>
    <w:rsid w:val="00796C8D"/>
    <w:rsid w:val="007A5B45"/>
    <w:rsid w:val="007A5E02"/>
    <w:rsid w:val="007B19A1"/>
    <w:rsid w:val="007B297B"/>
    <w:rsid w:val="007B5B42"/>
    <w:rsid w:val="007B67C5"/>
    <w:rsid w:val="007B6C54"/>
    <w:rsid w:val="007B7537"/>
    <w:rsid w:val="007C427C"/>
    <w:rsid w:val="007D3A09"/>
    <w:rsid w:val="007D5114"/>
    <w:rsid w:val="007D5405"/>
    <w:rsid w:val="007E0D35"/>
    <w:rsid w:val="007E2ED8"/>
    <w:rsid w:val="007E3281"/>
    <w:rsid w:val="007E5D44"/>
    <w:rsid w:val="007E6761"/>
    <w:rsid w:val="007E6A0A"/>
    <w:rsid w:val="007F12B4"/>
    <w:rsid w:val="0080030F"/>
    <w:rsid w:val="00800C12"/>
    <w:rsid w:val="00800E83"/>
    <w:rsid w:val="00802BAB"/>
    <w:rsid w:val="00802BAF"/>
    <w:rsid w:val="008033D6"/>
    <w:rsid w:val="008046D3"/>
    <w:rsid w:val="00806BC0"/>
    <w:rsid w:val="008070B1"/>
    <w:rsid w:val="0081487D"/>
    <w:rsid w:val="00823B63"/>
    <w:rsid w:val="008241F2"/>
    <w:rsid w:val="0082485C"/>
    <w:rsid w:val="00826142"/>
    <w:rsid w:val="00830D1D"/>
    <w:rsid w:val="00836CA0"/>
    <w:rsid w:val="00837408"/>
    <w:rsid w:val="0083779E"/>
    <w:rsid w:val="00840000"/>
    <w:rsid w:val="00843C49"/>
    <w:rsid w:val="00847608"/>
    <w:rsid w:val="00850411"/>
    <w:rsid w:val="008506E0"/>
    <w:rsid w:val="00852353"/>
    <w:rsid w:val="00852BC4"/>
    <w:rsid w:val="00853885"/>
    <w:rsid w:val="008551BA"/>
    <w:rsid w:val="00856ED9"/>
    <w:rsid w:val="0086375C"/>
    <w:rsid w:val="0086402A"/>
    <w:rsid w:val="00864B3C"/>
    <w:rsid w:val="00864E03"/>
    <w:rsid w:val="00870846"/>
    <w:rsid w:val="00872405"/>
    <w:rsid w:val="008752B0"/>
    <w:rsid w:val="00880DC0"/>
    <w:rsid w:val="00883EA3"/>
    <w:rsid w:val="0088446F"/>
    <w:rsid w:val="00885339"/>
    <w:rsid w:val="00891CB1"/>
    <w:rsid w:val="00891DEE"/>
    <w:rsid w:val="00895F01"/>
    <w:rsid w:val="008A2A96"/>
    <w:rsid w:val="008A436A"/>
    <w:rsid w:val="008A4436"/>
    <w:rsid w:val="008A4ACA"/>
    <w:rsid w:val="008B0192"/>
    <w:rsid w:val="008B2E64"/>
    <w:rsid w:val="008B4504"/>
    <w:rsid w:val="008B5121"/>
    <w:rsid w:val="008B7066"/>
    <w:rsid w:val="008C37D3"/>
    <w:rsid w:val="008D4EF1"/>
    <w:rsid w:val="008D722B"/>
    <w:rsid w:val="008D79DF"/>
    <w:rsid w:val="008E5893"/>
    <w:rsid w:val="008E59A3"/>
    <w:rsid w:val="008E73EF"/>
    <w:rsid w:val="008F3C28"/>
    <w:rsid w:val="008F47A5"/>
    <w:rsid w:val="008F4A4D"/>
    <w:rsid w:val="008F4F6B"/>
    <w:rsid w:val="00901B69"/>
    <w:rsid w:val="00910333"/>
    <w:rsid w:val="00910E2D"/>
    <w:rsid w:val="009123B4"/>
    <w:rsid w:val="00912D02"/>
    <w:rsid w:val="00914BCE"/>
    <w:rsid w:val="00916FB5"/>
    <w:rsid w:val="009170EB"/>
    <w:rsid w:val="00924968"/>
    <w:rsid w:val="00927A53"/>
    <w:rsid w:val="0093012E"/>
    <w:rsid w:val="00931AFB"/>
    <w:rsid w:val="00934434"/>
    <w:rsid w:val="0093757B"/>
    <w:rsid w:val="00937D21"/>
    <w:rsid w:val="00942C2D"/>
    <w:rsid w:val="009434A3"/>
    <w:rsid w:val="009465B6"/>
    <w:rsid w:val="00947D13"/>
    <w:rsid w:val="00951F98"/>
    <w:rsid w:val="00963318"/>
    <w:rsid w:val="00966B15"/>
    <w:rsid w:val="0096739D"/>
    <w:rsid w:val="009737F6"/>
    <w:rsid w:val="00973871"/>
    <w:rsid w:val="0098187C"/>
    <w:rsid w:val="00985113"/>
    <w:rsid w:val="00985D07"/>
    <w:rsid w:val="00990EF4"/>
    <w:rsid w:val="00995724"/>
    <w:rsid w:val="00996385"/>
    <w:rsid w:val="00996920"/>
    <w:rsid w:val="009A0E86"/>
    <w:rsid w:val="009A29D4"/>
    <w:rsid w:val="009A63FC"/>
    <w:rsid w:val="009A74F0"/>
    <w:rsid w:val="009A74F6"/>
    <w:rsid w:val="009B0F3B"/>
    <w:rsid w:val="009B1175"/>
    <w:rsid w:val="009B2210"/>
    <w:rsid w:val="009C1E40"/>
    <w:rsid w:val="009C4614"/>
    <w:rsid w:val="009C56A1"/>
    <w:rsid w:val="009C6577"/>
    <w:rsid w:val="009C6FB8"/>
    <w:rsid w:val="009D0EC2"/>
    <w:rsid w:val="009D20E4"/>
    <w:rsid w:val="009D37A6"/>
    <w:rsid w:val="009D780E"/>
    <w:rsid w:val="009E2226"/>
    <w:rsid w:val="009E2E0B"/>
    <w:rsid w:val="009E3E01"/>
    <w:rsid w:val="009E73A3"/>
    <w:rsid w:val="009E76AF"/>
    <w:rsid w:val="009E7A01"/>
    <w:rsid w:val="009F1EED"/>
    <w:rsid w:val="009F3C47"/>
    <w:rsid w:val="009F3C82"/>
    <w:rsid w:val="009F5150"/>
    <w:rsid w:val="009F53BB"/>
    <w:rsid w:val="009F63D7"/>
    <w:rsid w:val="009F6E0B"/>
    <w:rsid w:val="00A001D8"/>
    <w:rsid w:val="00A005E3"/>
    <w:rsid w:val="00A006B1"/>
    <w:rsid w:val="00A071F2"/>
    <w:rsid w:val="00A11CB7"/>
    <w:rsid w:val="00A12130"/>
    <w:rsid w:val="00A17BB8"/>
    <w:rsid w:val="00A2073B"/>
    <w:rsid w:val="00A2094C"/>
    <w:rsid w:val="00A24955"/>
    <w:rsid w:val="00A25B0B"/>
    <w:rsid w:val="00A25F86"/>
    <w:rsid w:val="00A30CEF"/>
    <w:rsid w:val="00A31234"/>
    <w:rsid w:val="00A3343B"/>
    <w:rsid w:val="00A36129"/>
    <w:rsid w:val="00A40D93"/>
    <w:rsid w:val="00A4137B"/>
    <w:rsid w:val="00A4220A"/>
    <w:rsid w:val="00A42C15"/>
    <w:rsid w:val="00A43460"/>
    <w:rsid w:val="00A47AE6"/>
    <w:rsid w:val="00A47F82"/>
    <w:rsid w:val="00A506F0"/>
    <w:rsid w:val="00A53205"/>
    <w:rsid w:val="00A57349"/>
    <w:rsid w:val="00A60977"/>
    <w:rsid w:val="00A61161"/>
    <w:rsid w:val="00A65E8C"/>
    <w:rsid w:val="00A7100C"/>
    <w:rsid w:val="00A72563"/>
    <w:rsid w:val="00A73551"/>
    <w:rsid w:val="00A8382B"/>
    <w:rsid w:val="00A9057E"/>
    <w:rsid w:val="00A90982"/>
    <w:rsid w:val="00A94933"/>
    <w:rsid w:val="00A94A32"/>
    <w:rsid w:val="00A95577"/>
    <w:rsid w:val="00AA1F13"/>
    <w:rsid w:val="00AA3833"/>
    <w:rsid w:val="00AA6A2E"/>
    <w:rsid w:val="00AA7F5D"/>
    <w:rsid w:val="00AB321A"/>
    <w:rsid w:val="00AB3DAB"/>
    <w:rsid w:val="00AB52B4"/>
    <w:rsid w:val="00AB7682"/>
    <w:rsid w:val="00AC13A6"/>
    <w:rsid w:val="00AC2E70"/>
    <w:rsid w:val="00AC5013"/>
    <w:rsid w:val="00AC59E0"/>
    <w:rsid w:val="00AD0F07"/>
    <w:rsid w:val="00AD35A6"/>
    <w:rsid w:val="00AD5757"/>
    <w:rsid w:val="00AD57AC"/>
    <w:rsid w:val="00AE4A76"/>
    <w:rsid w:val="00AE5365"/>
    <w:rsid w:val="00AF0727"/>
    <w:rsid w:val="00B00381"/>
    <w:rsid w:val="00B03016"/>
    <w:rsid w:val="00B05DD3"/>
    <w:rsid w:val="00B10387"/>
    <w:rsid w:val="00B122D3"/>
    <w:rsid w:val="00B15D28"/>
    <w:rsid w:val="00B25EE8"/>
    <w:rsid w:val="00B316AB"/>
    <w:rsid w:val="00B354C2"/>
    <w:rsid w:val="00B42316"/>
    <w:rsid w:val="00B47728"/>
    <w:rsid w:val="00B50659"/>
    <w:rsid w:val="00B566BE"/>
    <w:rsid w:val="00B63888"/>
    <w:rsid w:val="00B639CA"/>
    <w:rsid w:val="00B64FD5"/>
    <w:rsid w:val="00B713DE"/>
    <w:rsid w:val="00B74995"/>
    <w:rsid w:val="00B74C8D"/>
    <w:rsid w:val="00B761F9"/>
    <w:rsid w:val="00B949E8"/>
    <w:rsid w:val="00B9674F"/>
    <w:rsid w:val="00B9791A"/>
    <w:rsid w:val="00BA3FAC"/>
    <w:rsid w:val="00BA5712"/>
    <w:rsid w:val="00BA6478"/>
    <w:rsid w:val="00BB78A9"/>
    <w:rsid w:val="00BC6251"/>
    <w:rsid w:val="00BC6CBE"/>
    <w:rsid w:val="00BD15E3"/>
    <w:rsid w:val="00BD1A74"/>
    <w:rsid w:val="00BE0727"/>
    <w:rsid w:val="00BE0A4C"/>
    <w:rsid w:val="00BE20A4"/>
    <w:rsid w:val="00BE24BD"/>
    <w:rsid w:val="00BE3AF7"/>
    <w:rsid w:val="00BE6FF6"/>
    <w:rsid w:val="00BF0258"/>
    <w:rsid w:val="00BF3703"/>
    <w:rsid w:val="00BF6B76"/>
    <w:rsid w:val="00C014F2"/>
    <w:rsid w:val="00C0373C"/>
    <w:rsid w:val="00C06702"/>
    <w:rsid w:val="00C0676D"/>
    <w:rsid w:val="00C06B87"/>
    <w:rsid w:val="00C06E8C"/>
    <w:rsid w:val="00C12EC6"/>
    <w:rsid w:val="00C13912"/>
    <w:rsid w:val="00C25279"/>
    <w:rsid w:val="00C2687D"/>
    <w:rsid w:val="00C30C66"/>
    <w:rsid w:val="00C341FB"/>
    <w:rsid w:val="00C35EC9"/>
    <w:rsid w:val="00C360C2"/>
    <w:rsid w:val="00C4136A"/>
    <w:rsid w:val="00C41549"/>
    <w:rsid w:val="00C43B09"/>
    <w:rsid w:val="00C443C8"/>
    <w:rsid w:val="00C448C3"/>
    <w:rsid w:val="00C44A05"/>
    <w:rsid w:val="00C45493"/>
    <w:rsid w:val="00C45C72"/>
    <w:rsid w:val="00C46C6A"/>
    <w:rsid w:val="00C51E36"/>
    <w:rsid w:val="00C538D6"/>
    <w:rsid w:val="00C557B1"/>
    <w:rsid w:val="00C56EC3"/>
    <w:rsid w:val="00C6301F"/>
    <w:rsid w:val="00C64C1D"/>
    <w:rsid w:val="00C7211F"/>
    <w:rsid w:val="00C74795"/>
    <w:rsid w:val="00C80226"/>
    <w:rsid w:val="00C81374"/>
    <w:rsid w:val="00C8174C"/>
    <w:rsid w:val="00C87A21"/>
    <w:rsid w:val="00C902F8"/>
    <w:rsid w:val="00C91A02"/>
    <w:rsid w:val="00C9318C"/>
    <w:rsid w:val="00C95A90"/>
    <w:rsid w:val="00C95B9B"/>
    <w:rsid w:val="00C95D95"/>
    <w:rsid w:val="00CA1E19"/>
    <w:rsid w:val="00CA22E5"/>
    <w:rsid w:val="00CA3862"/>
    <w:rsid w:val="00CA38F2"/>
    <w:rsid w:val="00CB0320"/>
    <w:rsid w:val="00CB2BE2"/>
    <w:rsid w:val="00CB5B0B"/>
    <w:rsid w:val="00CC0206"/>
    <w:rsid w:val="00CC19B1"/>
    <w:rsid w:val="00CC3FDC"/>
    <w:rsid w:val="00CC4A4E"/>
    <w:rsid w:val="00CC5CD3"/>
    <w:rsid w:val="00CC746B"/>
    <w:rsid w:val="00CD3D66"/>
    <w:rsid w:val="00CD7C06"/>
    <w:rsid w:val="00CE0CBA"/>
    <w:rsid w:val="00CE6BE3"/>
    <w:rsid w:val="00CF11CD"/>
    <w:rsid w:val="00CF14A6"/>
    <w:rsid w:val="00CF15BB"/>
    <w:rsid w:val="00CF174B"/>
    <w:rsid w:val="00CF3B93"/>
    <w:rsid w:val="00D015DD"/>
    <w:rsid w:val="00D02124"/>
    <w:rsid w:val="00D02BBC"/>
    <w:rsid w:val="00D05E7B"/>
    <w:rsid w:val="00D10B61"/>
    <w:rsid w:val="00D11C22"/>
    <w:rsid w:val="00D1209E"/>
    <w:rsid w:val="00D13CD9"/>
    <w:rsid w:val="00D159FC"/>
    <w:rsid w:val="00D1699B"/>
    <w:rsid w:val="00D170AB"/>
    <w:rsid w:val="00D2153E"/>
    <w:rsid w:val="00D26272"/>
    <w:rsid w:val="00D32992"/>
    <w:rsid w:val="00D34BD8"/>
    <w:rsid w:val="00D3552E"/>
    <w:rsid w:val="00D36680"/>
    <w:rsid w:val="00D478AA"/>
    <w:rsid w:val="00D47D49"/>
    <w:rsid w:val="00D5153B"/>
    <w:rsid w:val="00D5206E"/>
    <w:rsid w:val="00D53ACB"/>
    <w:rsid w:val="00D6151D"/>
    <w:rsid w:val="00D61969"/>
    <w:rsid w:val="00D66850"/>
    <w:rsid w:val="00D675A7"/>
    <w:rsid w:val="00D677AB"/>
    <w:rsid w:val="00D727AC"/>
    <w:rsid w:val="00D742B7"/>
    <w:rsid w:val="00D77C20"/>
    <w:rsid w:val="00D8020D"/>
    <w:rsid w:val="00D83407"/>
    <w:rsid w:val="00D864E9"/>
    <w:rsid w:val="00D86EB8"/>
    <w:rsid w:val="00D9271E"/>
    <w:rsid w:val="00D92E74"/>
    <w:rsid w:val="00D94714"/>
    <w:rsid w:val="00D94D1B"/>
    <w:rsid w:val="00D96A20"/>
    <w:rsid w:val="00D974B5"/>
    <w:rsid w:val="00DB5A85"/>
    <w:rsid w:val="00DC08EE"/>
    <w:rsid w:val="00DC1816"/>
    <w:rsid w:val="00DC23A5"/>
    <w:rsid w:val="00DC376A"/>
    <w:rsid w:val="00DC459A"/>
    <w:rsid w:val="00DC79DA"/>
    <w:rsid w:val="00DD0BAE"/>
    <w:rsid w:val="00DD17B9"/>
    <w:rsid w:val="00DD49C2"/>
    <w:rsid w:val="00DE14C5"/>
    <w:rsid w:val="00DE30C6"/>
    <w:rsid w:val="00DE3123"/>
    <w:rsid w:val="00DE466C"/>
    <w:rsid w:val="00DF2649"/>
    <w:rsid w:val="00DF33BE"/>
    <w:rsid w:val="00E05C6F"/>
    <w:rsid w:val="00E10FB0"/>
    <w:rsid w:val="00E15218"/>
    <w:rsid w:val="00E16083"/>
    <w:rsid w:val="00E27EE6"/>
    <w:rsid w:val="00E300F7"/>
    <w:rsid w:val="00E31663"/>
    <w:rsid w:val="00E337AB"/>
    <w:rsid w:val="00E34929"/>
    <w:rsid w:val="00E34F77"/>
    <w:rsid w:val="00E35172"/>
    <w:rsid w:val="00E371B7"/>
    <w:rsid w:val="00E41329"/>
    <w:rsid w:val="00E45096"/>
    <w:rsid w:val="00E45214"/>
    <w:rsid w:val="00E4718C"/>
    <w:rsid w:val="00E50F80"/>
    <w:rsid w:val="00E516C6"/>
    <w:rsid w:val="00E51FB0"/>
    <w:rsid w:val="00E5680E"/>
    <w:rsid w:val="00E60ABC"/>
    <w:rsid w:val="00E647C9"/>
    <w:rsid w:val="00E6497E"/>
    <w:rsid w:val="00E71163"/>
    <w:rsid w:val="00E72F36"/>
    <w:rsid w:val="00E75A17"/>
    <w:rsid w:val="00E82B37"/>
    <w:rsid w:val="00E86FF9"/>
    <w:rsid w:val="00E9298F"/>
    <w:rsid w:val="00E935B6"/>
    <w:rsid w:val="00EA17B1"/>
    <w:rsid w:val="00EA2612"/>
    <w:rsid w:val="00EA2691"/>
    <w:rsid w:val="00EA2C10"/>
    <w:rsid w:val="00EA5ACF"/>
    <w:rsid w:val="00EA6617"/>
    <w:rsid w:val="00EA7571"/>
    <w:rsid w:val="00EB0761"/>
    <w:rsid w:val="00EB21CE"/>
    <w:rsid w:val="00EB2B1F"/>
    <w:rsid w:val="00EB31AB"/>
    <w:rsid w:val="00EB42A9"/>
    <w:rsid w:val="00EB7601"/>
    <w:rsid w:val="00ED721F"/>
    <w:rsid w:val="00EF7D4B"/>
    <w:rsid w:val="00F02514"/>
    <w:rsid w:val="00F10138"/>
    <w:rsid w:val="00F1462E"/>
    <w:rsid w:val="00F152A1"/>
    <w:rsid w:val="00F16E8E"/>
    <w:rsid w:val="00F31EE2"/>
    <w:rsid w:val="00F32BA5"/>
    <w:rsid w:val="00F35C90"/>
    <w:rsid w:val="00F37E7B"/>
    <w:rsid w:val="00F43CE2"/>
    <w:rsid w:val="00F46F39"/>
    <w:rsid w:val="00F4746B"/>
    <w:rsid w:val="00F50643"/>
    <w:rsid w:val="00F55432"/>
    <w:rsid w:val="00F556BD"/>
    <w:rsid w:val="00F56A4C"/>
    <w:rsid w:val="00F6197E"/>
    <w:rsid w:val="00F62EE1"/>
    <w:rsid w:val="00F644CD"/>
    <w:rsid w:val="00F657E2"/>
    <w:rsid w:val="00F73638"/>
    <w:rsid w:val="00F73FC7"/>
    <w:rsid w:val="00F74B37"/>
    <w:rsid w:val="00F87E1E"/>
    <w:rsid w:val="00F92780"/>
    <w:rsid w:val="00F972E8"/>
    <w:rsid w:val="00F97AA3"/>
    <w:rsid w:val="00FA5BFD"/>
    <w:rsid w:val="00FA7661"/>
    <w:rsid w:val="00FC0336"/>
    <w:rsid w:val="00FC14C4"/>
    <w:rsid w:val="00FC4FC7"/>
    <w:rsid w:val="00FC6A05"/>
    <w:rsid w:val="00FC6EED"/>
    <w:rsid w:val="00FD166B"/>
    <w:rsid w:val="00FD6E74"/>
    <w:rsid w:val="00FD6FB1"/>
    <w:rsid w:val="00FE1F2C"/>
    <w:rsid w:val="00FE25AA"/>
    <w:rsid w:val="00FE5731"/>
    <w:rsid w:val="00FE7969"/>
    <w:rsid w:val="00FF1A55"/>
    <w:rsid w:val="00FF2AC4"/>
    <w:rsid w:val="00FF540B"/>
    <w:rsid w:val="00FF59BA"/>
    <w:rsid w:val="00FF73F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848FB6C"/>
  <w15:chartTrackingRefBased/>
  <w15:docId w15:val="{EE00B473-AA6A-41D0-9498-4623AEF51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ABNT"/>
    <w:qFormat/>
    <w:rsid w:val="009E73A3"/>
    <w:pPr>
      <w:spacing w:after="120" w:line="360" w:lineRule="auto"/>
      <w:ind w:firstLine="709"/>
      <w:contextualSpacing/>
      <w:jc w:val="both"/>
    </w:pPr>
    <w:rPr>
      <w:rFonts w:ascii="Arial" w:hAnsi="Arial" w:cs="Arial"/>
      <w:color w:val="000000" w:themeColor="text1"/>
      <w:kern w:val="16"/>
    </w:rPr>
  </w:style>
  <w:style w:type="paragraph" w:styleId="Ttulo1">
    <w:name w:val="heading 1"/>
    <w:aliases w:val="T1 - ABNT"/>
    <w:basedOn w:val="Normal"/>
    <w:next w:val="Normal"/>
    <w:link w:val="Ttulo1Char"/>
    <w:autoRedefine/>
    <w:uiPriority w:val="9"/>
    <w:qFormat/>
    <w:rsid w:val="00662D5D"/>
    <w:pPr>
      <w:keepNext/>
      <w:numPr>
        <w:numId w:val="5"/>
      </w:numPr>
      <w:suppressAutoHyphens/>
      <w:spacing w:before="120"/>
      <w:outlineLvl w:val="0"/>
    </w:pPr>
    <w:rPr>
      <w:rFonts w:cs="Times New Roman"/>
      <w:b/>
      <w:bCs/>
      <w:caps/>
    </w:rPr>
  </w:style>
  <w:style w:type="paragraph" w:styleId="Ttulo2">
    <w:name w:val="heading 2"/>
    <w:aliases w:val="T2 - ABNT"/>
    <w:basedOn w:val="Normal"/>
    <w:next w:val="Normal"/>
    <w:link w:val="Ttulo2Char"/>
    <w:uiPriority w:val="9"/>
    <w:unhideWhenUsed/>
    <w:qFormat/>
    <w:rsid w:val="002A69B6"/>
    <w:pPr>
      <w:keepNext/>
      <w:numPr>
        <w:ilvl w:val="1"/>
        <w:numId w:val="5"/>
      </w:numPr>
      <w:suppressAutoHyphens/>
      <w:spacing w:before="240" w:after="160"/>
      <w:outlineLvl w:val="1"/>
    </w:pPr>
    <w:rPr>
      <w:rFonts w:cs="Times New Roman"/>
      <w:b/>
      <w:bCs/>
    </w:rPr>
  </w:style>
  <w:style w:type="paragraph" w:styleId="Ttulo3">
    <w:name w:val="heading 3"/>
    <w:aliases w:val="T3 - ABNT"/>
    <w:basedOn w:val="Ttulo2"/>
    <w:next w:val="Normal"/>
    <w:link w:val="Ttulo3Char"/>
    <w:uiPriority w:val="9"/>
    <w:unhideWhenUsed/>
    <w:qFormat/>
    <w:rsid w:val="0093012E"/>
    <w:pPr>
      <w:numPr>
        <w:ilvl w:val="2"/>
      </w:numPr>
      <w:spacing w:before="280"/>
      <w:outlineLvl w:val="2"/>
    </w:pPr>
    <w:rPr>
      <w:b w:val="0"/>
    </w:rPr>
  </w:style>
  <w:style w:type="paragraph" w:styleId="Ttulo4">
    <w:name w:val="heading 4"/>
    <w:aliases w:val="T4 - ABNT"/>
    <w:basedOn w:val="PargrafodaLista"/>
    <w:next w:val="Normal"/>
    <w:link w:val="Ttulo4Char"/>
    <w:uiPriority w:val="9"/>
    <w:unhideWhenUsed/>
    <w:qFormat/>
    <w:rsid w:val="00DC08EE"/>
    <w:pPr>
      <w:numPr>
        <w:ilvl w:val="3"/>
        <w:numId w:val="5"/>
      </w:numPr>
      <w:outlineLvl w:val="3"/>
    </w:pPr>
  </w:style>
  <w:style w:type="paragraph" w:styleId="Ttulo5">
    <w:name w:val="heading 5"/>
    <w:aliases w:val="T5 - ABNT"/>
    <w:basedOn w:val="Normal"/>
    <w:next w:val="Normal"/>
    <w:link w:val="Ttulo5Char"/>
    <w:autoRedefine/>
    <w:uiPriority w:val="9"/>
    <w:unhideWhenUsed/>
    <w:qFormat/>
    <w:rsid w:val="00806BC0"/>
    <w:pPr>
      <w:keepNext/>
      <w:keepLines/>
      <w:numPr>
        <w:ilvl w:val="4"/>
        <w:numId w:val="5"/>
      </w:numPr>
      <w:spacing w:before="40" w:after="0"/>
      <w:outlineLvl w:val="4"/>
    </w:pPr>
    <w:rPr>
      <w:rFonts w:eastAsiaTheme="majorEastAsia" w:cstheme="majorBidi"/>
      <w:color w:val="012447" w:themeColor="accent1" w:themeShade="BF"/>
    </w:rPr>
  </w:style>
  <w:style w:type="paragraph" w:styleId="Ttulo6">
    <w:name w:val="heading 6"/>
    <w:basedOn w:val="Normal"/>
    <w:next w:val="Normal"/>
    <w:link w:val="Ttulo6Char"/>
    <w:uiPriority w:val="9"/>
    <w:semiHidden/>
    <w:unhideWhenUsed/>
    <w:qFormat/>
    <w:rsid w:val="00806BC0"/>
    <w:pPr>
      <w:keepNext/>
      <w:keepLines/>
      <w:numPr>
        <w:ilvl w:val="5"/>
        <w:numId w:val="5"/>
      </w:numPr>
      <w:spacing w:before="40" w:after="0"/>
      <w:outlineLvl w:val="5"/>
    </w:pPr>
    <w:rPr>
      <w:rFonts w:asciiTheme="majorHAnsi" w:eastAsiaTheme="majorEastAsia" w:hAnsiTheme="majorHAnsi" w:cstheme="majorBidi"/>
      <w:color w:val="01182F" w:themeColor="accent1" w:themeShade="7F"/>
    </w:rPr>
  </w:style>
  <w:style w:type="paragraph" w:styleId="Ttulo7">
    <w:name w:val="heading 7"/>
    <w:basedOn w:val="Normal"/>
    <w:next w:val="Normal"/>
    <w:link w:val="Ttulo7Char"/>
    <w:uiPriority w:val="9"/>
    <w:semiHidden/>
    <w:unhideWhenUsed/>
    <w:qFormat/>
    <w:rsid w:val="00806BC0"/>
    <w:pPr>
      <w:keepNext/>
      <w:keepLines/>
      <w:numPr>
        <w:ilvl w:val="6"/>
        <w:numId w:val="5"/>
      </w:numPr>
      <w:spacing w:before="40" w:after="0"/>
      <w:outlineLvl w:val="6"/>
    </w:pPr>
    <w:rPr>
      <w:rFonts w:asciiTheme="majorHAnsi" w:eastAsiaTheme="majorEastAsia" w:hAnsiTheme="majorHAnsi" w:cstheme="majorBidi"/>
      <w:i/>
      <w:iCs/>
      <w:color w:val="01182F" w:themeColor="accent1" w:themeShade="7F"/>
    </w:rPr>
  </w:style>
  <w:style w:type="paragraph" w:styleId="Ttulo8">
    <w:name w:val="heading 8"/>
    <w:basedOn w:val="Normal"/>
    <w:next w:val="Normal"/>
    <w:link w:val="Ttulo8Char"/>
    <w:uiPriority w:val="9"/>
    <w:semiHidden/>
    <w:unhideWhenUsed/>
    <w:qFormat/>
    <w:rsid w:val="00806BC0"/>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806BC0"/>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129A4"/>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129A4"/>
  </w:style>
  <w:style w:type="paragraph" w:styleId="Rodap">
    <w:name w:val="footer"/>
    <w:basedOn w:val="Normal"/>
    <w:link w:val="RodapChar"/>
    <w:uiPriority w:val="99"/>
    <w:unhideWhenUsed/>
    <w:rsid w:val="007129A4"/>
    <w:pPr>
      <w:tabs>
        <w:tab w:val="center" w:pos="4252"/>
        <w:tab w:val="right" w:pos="8504"/>
      </w:tabs>
      <w:spacing w:after="0" w:line="240" w:lineRule="auto"/>
    </w:pPr>
  </w:style>
  <w:style w:type="character" w:customStyle="1" w:styleId="RodapChar">
    <w:name w:val="Rodapé Char"/>
    <w:basedOn w:val="Fontepargpadro"/>
    <w:link w:val="Rodap"/>
    <w:uiPriority w:val="99"/>
    <w:rsid w:val="007129A4"/>
  </w:style>
  <w:style w:type="character" w:styleId="Hyperlink">
    <w:name w:val="Hyperlink"/>
    <w:basedOn w:val="Fontepargpadro"/>
    <w:uiPriority w:val="99"/>
    <w:unhideWhenUsed/>
    <w:rsid w:val="0061559B"/>
    <w:rPr>
      <w:color w:val="2E75B5" w:themeColor="hyperlink"/>
      <w:u w:val="single"/>
    </w:rPr>
  </w:style>
  <w:style w:type="character" w:styleId="MenoPendente">
    <w:name w:val="Unresolved Mention"/>
    <w:basedOn w:val="Fontepargpadro"/>
    <w:uiPriority w:val="99"/>
    <w:semiHidden/>
    <w:unhideWhenUsed/>
    <w:rsid w:val="0061559B"/>
    <w:rPr>
      <w:color w:val="605E5C"/>
      <w:shd w:val="clear" w:color="auto" w:fill="E1DFDD"/>
    </w:rPr>
  </w:style>
  <w:style w:type="table" w:styleId="Tabelacomgrade">
    <w:name w:val="Table Grid"/>
    <w:basedOn w:val="Tabelanormal"/>
    <w:uiPriority w:val="59"/>
    <w:rsid w:val="00A909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aliases w:val="T1 - ABNT Char"/>
    <w:basedOn w:val="Fontepargpadro"/>
    <w:link w:val="Ttulo1"/>
    <w:uiPriority w:val="9"/>
    <w:rsid w:val="00662D5D"/>
    <w:rPr>
      <w:rFonts w:ascii="Arial" w:hAnsi="Arial" w:cs="Times New Roman"/>
      <w:b/>
      <w:bCs/>
      <w:caps/>
      <w:color w:val="000000" w:themeColor="text1"/>
      <w:kern w:val="16"/>
    </w:rPr>
  </w:style>
  <w:style w:type="character" w:customStyle="1" w:styleId="Ttulo2Char">
    <w:name w:val="Título 2 Char"/>
    <w:aliases w:val="T2 - ABNT Char"/>
    <w:basedOn w:val="Fontepargpadro"/>
    <w:link w:val="Ttulo2"/>
    <w:uiPriority w:val="9"/>
    <w:rsid w:val="002A69B6"/>
    <w:rPr>
      <w:rFonts w:ascii="Arial" w:hAnsi="Arial" w:cs="Times New Roman"/>
      <w:b/>
      <w:bCs/>
      <w:color w:val="000000" w:themeColor="text1"/>
      <w:kern w:val="16"/>
    </w:rPr>
  </w:style>
  <w:style w:type="paragraph" w:customStyle="1" w:styleId="Lista2">
    <w:name w:val="Lista2"/>
    <w:basedOn w:val="Ttulo1"/>
    <w:link w:val="Lista2Char"/>
    <w:rsid w:val="00C014F2"/>
    <w:pPr>
      <w:numPr>
        <w:numId w:val="0"/>
      </w:numPr>
      <w:ind w:left="1080" w:hanging="720"/>
    </w:pPr>
  </w:style>
  <w:style w:type="paragraph" w:customStyle="1" w:styleId="Lista1">
    <w:name w:val="Lista1"/>
    <w:basedOn w:val="Ttulo1"/>
    <w:link w:val="Lista1Char"/>
    <w:rsid w:val="00C014F2"/>
    <w:pPr>
      <w:ind w:left="0" w:firstLine="0"/>
    </w:pPr>
  </w:style>
  <w:style w:type="character" w:customStyle="1" w:styleId="Lista2Char">
    <w:name w:val="Lista2 Char"/>
    <w:basedOn w:val="Ttulo1Char"/>
    <w:link w:val="Lista2"/>
    <w:rsid w:val="00C014F2"/>
    <w:rPr>
      <w:rFonts w:ascii="Garamond" w:hAnsi="Garamond" w:cs="Arial"/>
      <w:b/>
      <w:bCs/>
      <w:caps/>
      <w:color w:val="000000" w:themeColor="text1"/>
      <w:kern w:val="16"/>
      <w:sz w:val="26"/>
    </w:rPr>
  </w:style>
  <w:style w:type="character" w:customStyle="1" w:styleId="Lista1Char">
    <w:name w:val="Lista1 Char"/>
    <w:basedOn w:val="Ttulo1Char"/>
    <w:link w:val="Lista1"/>
    <w:rsid w:val="00C014F2"/>
    <w:rPr>
      <w:rFonts w:ascii="Garamond" w:hAnsi="Garamond" w:cs="Arial"/>
      <w:b/>
      <w:bCs/>
      <w:caps/>
      <w:color w:val="000000" w:themeColor="text1"/>
      <w:kern w:val="16"/>
      <w:sz w:val="26"/>
    </w:rPr>
  </w:style>
  <w:style w:type="paragraph" w:styleId="NormalWeb">
    <w:name w:val="Normal (Web)"/>
    <w:basedOn w:val="Normal"/>
    <w:uiPriority w:val="99"/>
    <w:semiHidden/>
    <w:unhideWhenUsed/>
    <w:rsid w:val="00826142"/>
    <w:rPr>
      <w:rFonts w:cs="Times New Roman"/>
      <w:szCs w:val="24"/>
    </w:rPr>
  </w:style>
  <w:style w:type="paragraph" w:styleId="Textodenotaderodap">
    <w:name w:val="footnote text"/>
    <w:basedOn w:val="Normal"/>
    <w:link w:val="TextodenotaderodapChar"/>
    <w:uiPriority w:val="99"/>
    <w:semiHidden/>
    <w:unhideWhenUsed/>
    <w:rsid w:val="00050E5E"/>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050E5E"/>
    <w:rPr>
      <w:rFonts w:ascii="Garamond" w:hAnsi="Garamond" w:cs="Arial"/>
      <w:color w:val="000000" w:themeColor="text1"/>
      <w:kern w:val="16"/>
      <w:sz w:val="20"/>
      <w:szCs w:val="20"/>
    </w:rPr>
  </w:style>
  <w:style w:type="character" w:styleId="Refdenotaderodap">
    <w:name w:val="footnote reference"/>
    <w:basedOn w:val="Fontepargpadro"/>
    <w:uiPriority w:val="99"/>
    <w:semiHidden/>
    <w:unhideWhenUsed/>
    <w:rsid w:val="00050E5E"/>
    <w:rPr>
      <w:vertAlign w:val="superscript"/>
    </w:rPr>
  </w:style>
  <w:style w:type="paragraph" w:styleId="Citao">
    <w:name w:val="Quote"/>
    <w:aliases w:val="C1 - Citação"/>
    <w:basedOn w:val="Normal"/>
    <w:next w:val="Normal"/>
    <w:link w:val="CitaoChar"/>
    <w:uiPriority w:val="29"/>
    <w:qFormat/>
    <w:rsid w:val="00985D07"/>
    <w:pPr>
      <w:spacing w:before="160" w:after="160" w:line="240" w:lineRule="auto"/>
      <w:ind w:left="2268" w:firstLine="0"/>
    </w:pPr>
    <w:rPr>
      <w:sz w:val="20"/>
      <w:szCs w:val="18"/>
    </w:rPr>
  </w:style>
  <w:style w:type="character" w:customStyle="1" w:styleId="CitaoChar">
    <w:name w:val="Citação Char"/>
    <w:aliases w:val="C1 - Citação Char"/>
    <w:basedOn w:val="Fontepargpadro"/>
    <w:link w:val="Citao"/>
    <w:uiPriority w:val="29"/>
    <w:rsid w:val="00985D07"/>
    <w:rPr>
      <w:rFonts w:ascii="Segoe UI" w:hAnsi="Segoe UI" w:cs="Arial"/>
      <w:color w:val="000000" w:themeColor="text1"/>
      <w:kern w:val="16"/>
      <w:sz w:val="20"/>
      <w:szCs w:val="18"/>
    </w:rPr>
  </w:style>
  <w:style w:type="character" w:customStyle="1" w:styleId="Ttulo3Char">
    <w:name w:val="Título 3 Char"/>
    <w:aliases w:val="T3 - ABNT Char"/>
    <w:basedOn w:val="Fontepargpadro"/>
    <w:link w:val="Ttulo3"/>
    <w:uiPriority w:val="9"/>
    <w:rsid w:val="0093012E"/>
    <w:rPr>
      <w:rFonts w:ascii="Times New Roman" w:hAnsi="Times New Roman" w:cs="Times New Roman"/>
      <w:bCs/>
      <w:color w:val="000000" w:themeColor="text1"/>
      <w:kern w:val="16"/>
      <w:sz w:val="24"/>
    </w:rPr>
  </w:style>
  <w:style w:type="paragraph" w:styleId="PargrafodaLista">
    <w:name w:val="List Paragraph"/>
    <w:aliases w:val="Texto,List Paragraph"/>
    <w:basedOn w:val="Normal"/>
    <w:link w:val="PargrafodaListaChar"/>
    <w:uiPriority w:val="34"/>
    <w:qFormat/>
    <w:rsid w:val="00DC08EE"/>
    <w:pPr>
      <w:ind w:left="720"/>
    </w:pPr>
  </w:style>
  <w:style w:type="character" w:customStyle="1" w:styleId="Ttulo4Char">
    <w:name w:val="Título 4 Char"/>
    <w:aliases w:val="T4 - ABNT Char"/>
    <w:basedOn w:val="Fontepargpadro"/>
    <w:link w:val="Ttulo4"/>
    <w:uiPriority w:val="9"/>
    <w:rsid w:val="00DC08EE"/>
    <w:rPr>
      <w:rFonts w:ascii="Times New Roman" w:hAnsi="Times New Roman" w:cs="Arial"/>
      <w:color w:val="000000" w:themeColor="text1"/>
      <w:kern w:val="16"/>
      <w:sz w:val="24"/>
    </w:rPr>
  </w:style>
  <w:style w:type="paragraph" w:customStyle="1" w:styleId="Comnumerao">
    <w:name w:val="Com numeração"/>
    <w:basedOn w:val="Normal"/>
    <w:link w:val="ComnumeraoChar"/>
    <w:rsid w:val="005C36FB"/>
    <w:pPr>
      <w:numPr>
        <w:numId w:val="4"/>
      </w:numPr>
      <w:spacing w:after="160"/>
      <w:ind w:left="0" w:firstLine="0"/>
      <w:contextualSpacing w:val="0"/>
    </w:pPr>
    <w:rPr>
      <w:rFonts w:cs="Segoe UI"/>
      <w:kern w:val="0"/>
      <w14:numForm w14:val="lining"/>
    </w:rPr>
  </w:style>
  <w:style w:type="character" w:customStyle="1" w:styleId="ComnumeraoChar">
    <w:name w:val="Com numeração Char"/>
    <w:basedOn w:val="Fontepargpadro"/>
    <w:link w:val="Comnumerao"/>
    <w:rsid w:val="005C36FB"/>
    <w:rPr>
      <w:rFonts w:ascii="Segoe UI" w:hAnsi="Segoe UI" w:cs="Segoe UI"/>
      <w:color w:val="000000" w:themeColor="text1"/>
      <w14:numForm w14:val="lining"/>
    </w:rPr>
  </w:style>
  <w:style w:type="paragraph" w:customStyle="1" w:styleId="Pargrafo">
    <w:name w:val="Parágrafo"/>
    <w:basedOn w:val="Normal"/>
    <w:link w:val="PargrafoChar"/>
    <w:rsid w:val="00631565"/>
    <w:pPr>
      <w:spacing w:after="160" w:line="276" w:lineRule="auto"/>
      <w:ind w:firstLine="1134"/>
      <w:contextualSpacing w:val="0"/>
    </w:pPr>
    <w:rPr>
      <w:rFonts w:cs="Segoe UI"/>
      <w:kern w:val="0"/>
      <w14:numForm w14:val="lining"/>
    </w:rPr>
  </w:style>
  <w:style w:type="character" w:customStyle="1" w:styleId="PargrafoChar">
    <w:name w:val="Parágrafo Char"/>
    <w:basedOn w:val="Fontepargpadro"/>
    <w:link w:val="Pargrafo"/>
    <w:rsid w:val="00631565"/>
    <w:rPr>
      <w:rFonts w:ascii="Segoe UI" w:hAnsi="Segoe UI" w:cs="Segoe UI"/>
      <w:color w:val="000000" w:themeColor="text1"/>
      <w14:numForm w14:val="lining"/>
    </w:rPr>
  </w:style>
  <w:style w:type="paragraph" w:customStyle="1" w:styleId="texto2">
    <w:name w:val="texto2"/>
    <w:basedOn w:val="Normal"/>
    <w:rsid w:val="00DB5A85"/>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Cs w:val="24"/>
      <w:lang w:eastAsia="pt-BR"/>
    </w:rPr>
  </w:style>
  <w:style w:type="paragraph" w:customStyle="1" w:styleId="texto20">
    <w:name w:val="texto20"/>
    <w:basedOn w:val="Normal"/>
    <w:rsid w:val="00DB5A85"/>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Cs w:val="24"/>
      <w:lang w:eastAsia="pt-BR"/>
    </w:rPr>
  </w:style>
  <w:style w:type="character" w:styleId="RefernciaSutil">
    <w:name w:val="Subtle Reference"/>
    <w:basedOn w:val="Fontepargpadro"/>
    <w:uiPriority w:val="31"/>
    <w:qFormat/>
    <w:rsid w:val="002A69B6"/>
    <w:rPr>
      <w:smallCaps/>
      <w:color w:val="5A5A5A" w:themeColor="text1" w:themeTint="A5"/>
    </w:rPr>
  </w:style>
  <w:style w:type="character" w:styleId="TtulodoLivro">
    <w:name w:val="Book Title"/>
    <w:basedOn w:val="Fontepargpadro"/>
    <w:uiPriority w:val="33"/>
    <w:rsid w:val="002A69B6"/>
    <w:rPr>
      <w:b/>
      <w:bCs/>
      <w:i/>
      <w:iCs/>
      <w:spacing w:val="5"/>
    </w:rPr>
  </w:style>
  <w:style w:type="character" w:customStyle="1" w:styleId="Ttulo5Char">
    <w:name w:val="Título 5 Char"/>
    <w:aliases w:val="T5 - ABNT Char"/>
    <w:basedOn w:val="Fontepargpadro"/>
    <w:link w:val="Ttulo5"/>
    <w:uiPriority w:val="9"/>
    <w:rsid w:val="00806BC0"/>
    <w:rPr>
      <w:rFonts w:ascii="Arial" w:eastAsiaTheme="majorEastAsia" w:hAnsi="Arial" w:cstheme="majorBidi"/>
      <w:color w:val="012447" w:themeColor="accent1" w:themeShade="BF"/>
      <w:kern w:val="16"/>
    </w:rPr>
  </w:style>
  <w:style w:type="paragraph" w:styleId="CitaoIntensa">
    <w:name w:val="Intense Quote"/>
    <w:basedOn w:val="Normal"/>
    <w:next w:val="Normal"/>
    <w:link w:val="CitaoIntensaChar"/>
    <w:uiPriority w:val="30"/>
    <w:rsid w:val="00A30CEF"/>
    <w:pPr>
      <w:pBdr>
        <w:top w:val="single" w:sz="4" w:space="10" w:color="023160" w:themeColor="accent1"/>
        <w:bottom w:val="single" w:sz="4" w:space="10" w:color="023160" w:themeColor="accent1"/>
      </w:pBdr>
      <w:spacing w:before="360" w:after="360"/>
      <w:ind w:left="864" w:right="864"/>
      <w:jc w:val="center"/>
    </w:pPr>
    <w:rPr>
      <w:i/>
      <w:iCs/>
      <w:color w:val="023160" w:themeColor="accent1"/>
    </w:rPr>
  </w:style>
  <w:style w:type="character" w:customStyle="1" w:styleId="CitaoIntensaChar">
    <w:name w:val="Citação Intensa Char"/>
    <w:basedOn w:val="Fontepargpadro"/>
    <w:link w:val="CitaoIntensa"/>
    <w:uiPriority w:val="30"/>
    <w:rsid w:val="00A30CEF"/>
    <w:rPr>
      <w:rFonts w:ascii="Arial" w:hAnsi="Arial" w:cs="Arial"/>
      <w:i/>
      <w:iCs/>
      <w:color w:val="023160" w:themeColor="accent1"/>
      <w:kern w:val="16"/>
    </w:rPr>
  </w:style>
  <w:style w:type="character" w:customStyle="1" w:styleId="rctcollapsibleheader">
    <w:name w:val="rctcollapsibleheader"/>
    <w:basedOn w:val="Fontepargpadro"/>
    <w:rsid w:val="00017A4F"/>
  </w:style>
  <w:style w:type="character" w:customStyle="1" w:styleId="historyitemlinetext">
    <w:name w:val="historyitemlinetext"/>
    <w:basedOn w:val="Fontepargpadro"/>
    <w:rsid w:val="00017A4F"/>
  </w:style>
  <w:style w:type="character" w:customStyle="1" w:styleId="linkrctatomlinkvcpxh">
    <w:name w:val="link_rctatomlink_vcpxh"/>
    <w:basedOn w:val="Fontepargpadro"/>
    <w:rsid w:val="00017A4F"/>
  </w:style>
  <w:style w:type="character" w:customStyle="1" w:styleId="historyitemlinedescription">
    <w:name w:val="historyitemlinedescription"/>
    <w:basedOn w:val="Fontepargpadro"/>
    <w:rsid w:val="00017A4F"/>
  </w:style>
  <w:style w:type="paragraph" w:customStyle="1" w:styleId="04partenormativa">
    <w:name w:val="04partenormativa"/>
    <w:basedOn w:val="Normal"/>
    <w:rsid w:val="0025789B"/>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character" w:customStyle="1" w:styleId="Ttulo6Char">
    <w:name w:val="Título 6 Char"/>
    <w:basedOn w:val="Fontepargpadro"/>
    <w:link w:val="Ttulo6"/>
    <w:uiPriority w:val="9"/>
    <w:semiHidden/>
    <w:rsid w:val="00806BC0"/>
    <w:rPr>
      <w:rFonts w:asciiTheme="majorHAnsi" w:eastAsiaTheme="majorEastAsia" w:hAnsiTheme="majorHAnsi" w:cstheme="majorBidi"/>
      <w:color w:val="01182F" w:themeColor="accent1" w:themeShade="7F"/>
      <w:kern w:val="16"/>
    </w:rPr>
  </w:style>
  <w:style w:type="character" w:customStyle="1" w:styleId="Ttulo7Char">
    <w:name w:val="Título 7 Char"/>
    <w:basedOn w:val="Fontepargpadro"/>
    <w:link w:val="Ttulo7"/>
    <w:uiPriority w:val="9"/>
    <w:semiHidden/>
    <w:rsid w:val="00806BC0"/>
    <w:rPr>
      <w:rFonts w:asciiTheme="majorHAnsi" w:eastAsiaTheme="majorEastAsia" w:hAnsiTheme="majorHAnsi" w:cstheme="majorBidi"/>
      <w:i/>
      <w:iCs/>
      <w:color w:val="01182F" w:themeColor="accent1" w:themeShade="7F"/>
      <w:kern w:val="16"/>
    </w:rPr>
  </w:style>
  <w:style w:type="character" w:customStyle="1" w:styleId="Ttulo8Char">
    <w:name w:val="Título 8 Char"/>
    <w:basedOn w:val="Fontepargpadro"/>
    <w:link w:val="Ttulo8"/>
    <w:uiPriority w:val="9"/>
    <w:semiHidden/>
    <w:rsid w:val="00806BC0"/>
    <w:rPr>
      <w:rFonts w:asciiTheme="majorHAnsi" w:eastAsiaTheme="majorEastAsia" w:hAnsiTheme="majorHAnsi" w:cstheme="majorBidi"/>
      <w:color w:val="272727" w:themeColor="text1" w:themeTint="D8"/>
      <w:kern w:val="16"/>
      <w:sz w:val="21"/>
      <w:szCs w:val="21"/>
    </w:rPr>
  </w:style>
  <w:style w:type="character" w:customStyle="1" w:styleId="Ttulo9Char">
    <w:name w:val="Título 9 Char"/>
    <w:basedOn w:val="Fontepargpadro"/>
    <w:link w:val="Ttulo9"/>
    <w:uiPriority w:val="9"/>
    <w:semiHidden/>
    <w:rsid w:val="00806BC0"/>
    <w:rPr>
      <w:rFonts w:asciiTheme="majorHAnsi" w:eastAsiaTheme="majorEastAsia" w:hAnsiTheme="majorHAnsi" w:cstheme="majorBidi"/>
      <w:i/>
      <w:iCs/>
      <w:color w:val="272727" w:themeColor="text1" w:themeTint="D8"/>
      <w:kern w:val="16"/>
      <w:sz w:val="21"/>
      <w:szCs w:val="21"/>
    </w:rPr>
  </w:style>
  <w:style w:type="paragraph" w:styleId="Ttulo">
    <w:name w:val="Title"/>
    <w:basedOn w:val="Normal"/>
    <w:next w:val="Normal"/>
    <w:link w:val="TtuloChar"/>
    <w:uiPriority w:val="10"/>
    <w:qFormat/>
    <w:rsid w:val="00A001D8"/>
    <w:pPr>
      <w:spacing w:after="0" w:line="240" w:lineRule="auto"/>
    </w:pPr>
    <w:rPr>
      <w:rFonts w:asciiTheme="majorHAnsi" w:eastAsiaTheme="majorEastAsia" w:hAnsiTheme="majorHAnsi" w:cstheme="majorBidi"/>
      <w:color w:val="auto"/>
      <w:spacing w:val="-10"/>
      <w:kern w:val="28"/>
      <w:sz w:val="56"/>
      <w:szCs w:val="56"/>
    </w:rPr>
  </w:style>
  <w:style w:type="character" w:customStyle="1" w:styleId="TtuloChar">
    <w:name w:val="Título Char"/>
    <w:basedOn w:val="Fontepargpadro"/>
    <w:link w:val="Ttulo"/>
    <w:uiPriority w:val="10"/>
    <w:rsid w:val="00A001D8"/>
    <w:rPr>
      <w:rFonts w:asciiTheme="majorHAnsi" w:eastAsiaTheme="majorEastAsia" w:hAnsiTheme="majorHAnsi" w:cstheme="majorBidi"/>
      <w:spacing w:val="-10"/>
      <w:kern w:val="28"/>
      <w:sz w:val="56"/>
      <w:szCs w:val="56"/>
    </w:rPr>
  </w:style>
  <w:style w:type="character" w:styleId="Refdecomentrio">
    <w:name w:val="annotation reference"/>
    <w:basedOn w:val="Fontepargpadro"/>
    <w:uiPriority w:val="99"/>
    <w:semiHidden/>
    <w:unhideWhenUsed/>
    <w:rsid w:val="00055CDE"/>
    <w:rPr>
      <w:sz w:val="16"/>
      <w:szCs w:val="16"/>
    </w:rPr>
  </w:style>
  <w:style w:type="paragraph" w:styleId="Textodecomentrio">
    <w:name w:val="annotation text"/>
    <w:basedOn w:val="Normal"/>
    <w:link w:val="TextodecomentrioChar"/>
    <w:uiPriority w:val="99"/>
    <w:unhideWhenUsed/>
    <w:rsid w:val="00055CDE"/>
    <w:pPr>
      <w:spacing w:line="240" w:lineRule="auto"/>
    </w:pPr>
    <w:rPr>
      <w:sz w:val="20"/>
      <w:szCs w:val="20"/>
    </w:rPr>
  </w:style>
  <w:style w:type="character" w:customStyle="1" w:styleId="TextodecomentrioChar">
    <w:name w:val="Texto de comentário Char"/>
    <w:basedOn w:val="Fontepargpadro"/>
    <w:link w:val="Textodecomentrio"/>
    <w:uiPriority w:val="99"/>
    <w:rsid w:val="00055CDE"/>
    <w:rPr>
      <w:rFonts w:ascii="Arial" w:hAnsi="Arial" w:cs="Arial"/>
      <w:color w:val="000000" w:themeColor="text1"/>
      <w:kern w:val="16"/>
      <w:sz w:val="20"/>
      <w:szCs w:val="20"/>
    </w:rPr>
  </w:style>
  <w:style w:type="paragraph" w:styleId="Assuntodocomentrio">
    <w:name w:val="annotation subject"/>
    <w:basedOn w:val="Textodecomentrio"/>
    <w:next w:val="Textodecomentrio"/>
    <w:link w:val="AssuntodocomentrioChar"/>
    <w:uiPriority w:val="99"/>
    <w:semiHidden/>
    <w:unhideWhenUsed/>
    <w:rsid w:val="00055CDE"/>
    <w:rPr>
      <w:b/>
      <w:bCs/>
    </w:rPr>
  </w:style>
  <w:style w:type="character" w:customStyle="1" w:styleId="AssuntodocomentrioChar">
    <w:name w:val="Assunto do comentário Char"/>
    <w:basedOn w:val="TextodecomentrioChar"/>
    <w:link w:val="Assuntodocomentrio"/>
    <w:uiPriority w:val="99"/>
    <w:semiHidden/>
    <w:rsid w:val="00055CDE"/>
    <w:rPr>
      <w:rFonts w:ascii="Arial" w:hAnsi="Arial" w:cs="Arial"/>
      <w:b/>
      <w:bCs/>
      <w:color w:val="000000" w:themeColor="text1"/>
      <w:kern w:val="16"/>
      <w:sz w:val="20"/>
      <w:szCs w:val="20"/>
    </w:rPr>
  </w:style>
  <w:style w:type="character" w:customStyle="1" w:styleId="cf01">
    <w:name w:val="cf01"/>
    <w:basedOn w:val="Fontepargpadro"/>
    <w:rsid w:val="00AD35A6"/>
    <w:rPr>
      <w:rFonts w:ascii="Segoe UI" w:hAnsi="Segoe UI" w:cs="Segoe UI" w:hint="default"/>
      <w:i/>
      <w:iCs/>
      <w:sz w:val="18"/>
      <w:szCs w:val="18"/>
    </w:rPr>
  </w:style>
  <w:style w:type="character" w:customStyle="1" w:styleId="PargrafodaListaChar">
    <w:name w:val="Parágrafo da Lista Char"/>
    <w:aliases w:val="Texto Char,List Paragraph Char"/>
    <w:link w:val="PargrafodaLista"/>
    <w:uiPriority w:val="34"/>
    <w:locked/>
    <w:rsid w:val="0078682A"/>
    <w:rPr>
      <w:rFonts w:ascii="Arial" w:hAnsi="Arial" w:cs="Arial"/>
      <w:color w:val="000000" w:themeColor="text1"/>
      <w:kern w:val="16"/>
    </w:rPr>
  </w:style>
  <w:style w:type="character" w:customStyle="1" w:styleId="cf11">
    <w:name w:val="cf11"/>
    <w:basedOn w:val="Fontepargpadro"/>
    <w:rsid w:val="001D5F4D"/>
    <w:rPr>
      <w:rFonts w:ascii="Segoe UI" w:hAnsi="Segoe UI" w:cs="Segoe UI" w:hint="default"/>
      <w:i/>
      <w:iCs/>
      <w:color w:val="040C28"/>
      <w:sz w:val="18"/>
      <w:szCs w:val="18"/>
    </w:rPr>
  </w:style>
  <w:style w:type="paragraph" w:customStyle="1" w:styleId="pf0">
    <w:name w:val="pf0"/>
    <w:basedOn w:val="Normal"/>
    <w:rsid w:val="00C45C72"/>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paragraph" w:customStyle="1" w:styleId="pf1">
    <w:name w:val="pf1"/>
    <w:basedOn w:val="Normal"/>
    <w:rsid w:val="00C45C72"/>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character" w:customStyle="1" w:styleId="cf21">
    <w:name w:val="cf21"/>
    <w:basedOn w:val="Fontepargpadro"/>
    <w:rsid w:val="00C45C72"/>
    <w:rPr>
      <w:rFonts w:ascii="Segoe UI" w:hAnsi="Segoe UI" w:cs="Segoe UI" w:hint="default"/>
      <w:b/>
      <w:bCs/>
      <w:i/>
      <w:iCs/>
      <w:sz w:val="18"/>
      <w:szCs w:val="18"/>
    </w:rPr>
  </w:style>
  <w:style w:type="paragraph" w:customStyle="1" w:styleId="xmsonormal">
    <w:name w:val="x_msonormal"/>
    <w:basedOn w:val="Normal"/>
    <w:rsid w:val="00516BF8"/>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paragraph" w:customStyle="1" w:styleId="TableParagraph">
    <w:name w:val="Table Paragraph"/>
    <w:basedOn w:val="Normal"/>
    <w:uiPriority w:val="1"/>
    <w:qFormat/>
    <w:rsid w:val="00091EAE"/>
    <w:pPr>
      <w:widowControl w:val="0"/>
      <w:autoSpaceDE w:val="0"/>
      <w:autoSpaceDN w:val="0"/>
      <w:spacing w:after="0" w:line="240" w:lineRule="auto"/>
      <w:ind w:firstLine="0"/>
      <w:contextualSpacing w:val="0"/>
      <w:jc w:val="left"/>
    </w:pPr>
    <w:rPr>
      <w:rFonts w:ascii="Calibri" w:eastAsia="Calibri" w:hAnsi="Calibri" w:cs="Calibri"/>
      <w:color w:val="auto"/>
      <w:kern w:val="0"/>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834608">
      <w:bodyDiv w:val="1"/>
      <w:marLeft w:val="0"/>
      <w:marRight w:val="0"/>
      <w:marTop w:val="0"/>
      <w:marBottom w:val="0"/>
      <w:divBdr>
        <w:top w:val="none" w:sz="0" w:space="0" w:color="auto"/>
        <w:left w:val="none" w:sz="0" w:space="0" w:color="auto"/>
        <w:bottom w:val="none" w:sz="0" w:space="0" w:color="auto"/>
        <w:right w:val="none" w:sz="0" w:space="0" w:color="auto"/>
      </w:divBdr>
    </w:div>
    <w:div w:id="43990848">
      <w:bodyDiv w:val="1"/>
      <w:marLeft w:val="0"/>
      <w:marRight w:val="0"/>
      <w:marTop w:val="0"/>
      <w:marBottom w:val="0"/>
      <w:divBdr>
        <w:top w:val="none" w:sz="0" w:space="0" w:color="auto"/>
        <w:left w:val="none" w:sz="0" w:space="0" w:color="auto"/>
        <w:bottom w:val="none" w:sz="0" w:space="0" w:color="auto"/>
        <w:right w:val="none" w:sz="0" w:space="0" w:color="auto"/>
      </w:divBdr>
    </w:div>
    <w:div w:id="45642589">
      <w:bodyDiv w:val="1"/>
      <w:marLeft w:val="0"/>
      <w:marRight w:val="0"/>
      <w:marTop w:val="0"/>
      <w:marBottom w:val="0"/>
      <w:divBdr>
        <w:top w:val="none" w:sz="0" w:space="0" w:color="auto"/>
        <w:left w:val="none" w:sz="0" w:space="0" w:color="auto"/>
        <w:bottom w:val="none" w:sz="0" w:space="0" w:color="auto"/>
        <w:right w:val="none" w:sz="0" w:space="0" w:color="auto"/>
      </w:divBdr>
    </w:div>
    <w:div w:id="62727235">
      <w:bodyDiv w:val="1"/>
      <w:marLeft w:val="0"/>
      <w:marRight w:val="0"/>
      <w:marTop w:val="0"/>
      <w:marBottom w:val="0"/>
      <w:divBdr>
        <w:top w:val="none" w:sz="0" w:space="0" w:color="auto"/>
        <w:left w:val="none" w:sz="0" w:space="0" w:color="auto"/>
        <w:bottom w:val="none" w:sz="0" w:space="0" w:color="auto"/>
        <w:right w:val="none" w:sz="0" w:space="0" w:color="auto"/>
      </w:divBdr>
    </w:div>
    <w:div w:id="98108034">
      <w:bodyDiv w:val="1"/>
      <w:marLeft w:val="0"/>
      <w:marRight w:val="0"/>
      <w:marTop w:val="0"/>
      <w:marBottom w:val="0"/>
      <w:divBdr>
        <w:top w:val="none" w:sz="0" w:space="0" w:color="auto"/>
        <w:left w:val="none" w:sz="0" w:space="0" w:color="auto"/>
        <w:bottom w:val="none" w:sz="0" w:space="0" w:color="auto"/>
        <w:right w:val="none" w:sz="0" w:space="0" w:color="auto"/>
      </w:divBdr>
    </w:div>
    <w:div w:id="126551714">
      <w:bodyDiv w:val="1"/>
      <w:marLeft w:val="0"/>
      <w:marRight w:val="0"/>
      <w:marTop w:val="0"/>
      <w:marBottom w:val="0"/>
      <w:divBdr>
        <w:top w:val="none" w:sz="0" w:space="0" w:color="auto"/>
        <w:left w:val="none" w:sz="0" w:space="0" w:color="auto"/>
        <w:bottom w:val="none" w:sz="0" w:space="0" w:color="auto"/>
        <w:right w:val="none" w:sz="0" w:space="0" w:color="auto"/>
      </w:divBdr>
    </w:div>
    <w:div w:id="146290332">
      <w:bodyDiv w:val="1"/>
      <w:marLeft w:val="0"/>
      <w:marRight w:val="0"/>
      <w:marTop w:val="0"/>
      <w:marBottom w:val="0"/>
      <w:divBdr>
        <w:top w:val="none" w:sz="0" w:space="0" w:color="auto"/>
        <w:left w:val="none" w:sz="0" w:space="0" w:color="auto"/>
        <w:bottom w:val="none" w:sz="0" w:space="0" w:color="auto"/>
        <w:right w:val="none" w:sz="0" w:space="0" w:color="auto"/>
      </w:divBdr>
    </w:div>
    <w:div w:id="147527170">
      <w:bodyDiv w:val="1"/>
      <w:marLeft w:val="0"/>
      <w:marRight w:val="0"/>
      <w:marTop w:val="0"/>
      <w:marBottom w:val="0"/>
      <w:divBdr>
        <w:top w:val="none" w:sz="0" w:space="0" w:color="auto"/>
        <w:left w:val="none" w:sz="0" w:space="0" w:color="auto"/>
        <w:bottom w:val="none" w:sz="0" w:space="0" w:color="auto"/>
        <w:right w:val="none" w:sz="0" w:space="0" w:color="auto"/>
      </w:divBdr>
    </w:div>
    <w:div w:id="195847792">
      <w:bodyDiv w:val="1"/>
      <w:marLeft w:val="0"/>
      <w:marRight w:val="0"/>
      <w:marTop w:val="0"/>
      <w:marBottom w:val="0"/>
      <w:divBdr>
        <w:top w:val="none" w:sz="0" w:space="0" w:color="auto"/>
        <w:left w:val="none" w:sz="0" w:space="0" w:color="auto"/>
        <w:bottom w:val="none" w:sz="0" w:space="0" w:color="auto"/>
        <w:right w:val="none" w:sz="0" w:space="0" w:color="auto"/>
      </w:divBdr>
    </w:div>
    <w:div w:id="270627031">
      <w:bodyDiv w:val="1"/>
      <w:marLeft w:val="0"/>
      <w:marRight w:val="0"/>
      <w:marTop w:val="0"/>
      <w:marBottom w:val="0"/>
      <w:divBdr>
        <w:top w:val="none" w:sz="0" w:space="0" w:color="auto"/>
        <w:left w:val="none" w:sz="0" w:space="0" w:color="auto"/>
        <w:bottom w:val="none" w:sz="0" w:space="0" w:color="auto"/>
        <w:right w:val="none" w:sz="0" w:space="0" w:color="auto"/>
      </w:divBdr>
    </w:div>
    <w:div w:id="280768886">
      <w:bodyDiv w:val="1"/>
      <w:marLeft w:val="0"/>
      <w:marRight w:val="0"/>
      <w:marTop w:val="0"/>
      <w:marBottom w:val="0"/>
      <w:divBdr>
        <w:top w:val="none" w:sz="0" w:space="0" w:color="auto"/>
        <w:left w:val="none" w:sz="0" w:space="0" w:color="auto"/>
        <w:bottom w:val="none" w:sz="0" w:space="0" w:color="auto"/>
        <w:right w:val="none" w:sz="0" w:space="0" w:color="auto"/>
      </w:divBdr>
    </w:div>
    <w:div w:id="289284176">
      <w:bodyDiv w:val="1"/>
      <w:marLeft w:val="0"/>
      <w:marRight w:val="0"/>
      <w:marTop w:val="0"/>
      <w:marBottom w:val="0"/>
      <w:divBdr>
        <w:top w:val="none" w:sz="0" w:space="0" w:color="auto"/>
        <w:left w:val="none" w:sz="0" w:space="0" w:color="auto"/>
        <w:bottom w:val="none" w:sz="0" w:space="0" w:color="auto"/>
        <w:right w:val="none" w:sz="0" w:space="0" w:color="auto"/>
      </w:divBdr>
    </w:div>
    <w:div w:id="349453659">
      <w:bodyDiv w:val="1"/>
      <w:marLeft w:val="0"/>
      <w:marRight w:val="0"/>
      <w:marTop w:val="0"/>
      <w:marBottom w:val="0"/>
      <w:divBdr>
        <w:top w:val="none" w:sz="0" w:space="0" w:color="auto"/>
        <w:left w:val="none" w:sz="0" w:space="0" w:color="auto"/>
        <w:bottom w:val="none" w:sz="0" w:space="0" w:color="auto"/>
        <w:right w:val="none" w:sz="0" w:space="0" w:color="auto"/>
      </w:divBdr>
    </w:div>
    <w:div w:id="386488499">
      <w:bodyDiv w:val="1"/>
      <w:marLeft w:val="0"/>
      <w:marRight w:val="0"/>
      <w:marTop w:val="0"/>
      <w:marBottom w:val="0"/>
      <w:divBdr>
        <w:top w:val="none" w:sz="0" w:space="0" w:color="auto"/>
        <w:left w:val="none" w:sz="0" w:space="0" w:color="auto"/>
        <w:bottom w:val="none" w:sz="0" w:space="0" w:color="auto"/>
        <w:right w:val="none" w:sz="0" w:space="0" w:color="auto"/>
      </w:divBdr>
    </w:div>
    <w:div w:id="431510022">
      <w:bodyDiv w:val="1"/>
      <w:marLeft w:val="0"/>
      <w:marRight w:val="0"/>
      <w:marTop w:val="0"/>
      <w:marBottom w:val="0"/>
      <w:divBdr>
        <w:top w:val="none" w:sz="0" w:space="0" w:color="auto"/>
        <w:left w:val="none" w:sz="0" w:space="0" w:color="auto"/>
        <w:bottom w:val="none" w:sz="0" w:space="0" w:color="auto"/>
        <w:right w:val="none" w:sz="0" w:space="0" w:color="auto"/>
      </w:divBdr>
    </w:div>
    <w:div w:id="451362092">
      <w:bodyDiv w:val="1"/>
      <w:marLeft w:val="0"/>
      <w:marRight w:val="0"/>
      <w:marTop w:val="0"/>
      <w:marBottom w:val="0"/>
      <w:divBdr>
        <w:top w:val="none" w:sz="0" w:space="0" w:color="auto"/>
        <w:left w:val="none" w:sz="0" w:space="0" w:color="auto"/>
        <w:bottom w:val="none" w:sz="0" w:space="0" w:color="auto"/>
        <w:right w:val="none" w:sz="0" w:space="0" w:color="auto"/>
      </w:divBdr>
    </w:div>
    <w:div w:id="472139648">
      <w:bodyDiv w:val="1"/>
      <w:marLeft w:val="0"/>
      <w:marRight w:val="0"/>
      <w:marTop w:val="0"/>
      <w:marBottom w:val="0"/>
      <w:divBdr>
        <w:top w:val="none" w:sz="0" w:space="0" w:color="auto"/>
        <w:left w:val="none" w:sz="0" w:space="0" w:color="auto"/>
        <w:bottom w:val="none" w:sz="0" w:space="0" w:color="auto"/>
        <w:right w:val="none" w:sz="0" w:space="0" w:color="auto"/>
      </w:divBdr>
    </w:div>
    <w:div w:id="482239835">
      <w:bodyDiv w:val="1"/>
      <w:marLeft w:val="0"/>
      <w:marRight w:val="0"/>
      <w:marTop w:val="0"/>
      <w:marBottom w:val="0"/>
      <w:divBdr>
        <w:top w:val="none" w:sz="0" w:space="0" w:color="auto"/>
        <w:left w:val="none" w:sz="0" w:space="0" w:color="auto"/>
        <w:bottom w:val="none" w:sz="0" w:space="0" w:color="auto"/>
        <w:right w:val="none" w:sz="0" w:space="0" w:color="auto"/>
      </w:divBdr>
    </w:div>
    <w:div w:id="494153701">
      <w:bodyDiv w:val="1"/>
      <w:marLeft w:val="0"/>
      <w:marRight w:val="0"/>
      <w:marTop w:val="0"/>
      <w:marBottom w:val="0"/>
      <w:divBdr>
        <w:top w:val="none" w:sz="0" w:space="0" w:color="auto"/>
        <w:left w:val="none" w:sz="0" w:space="0" w:color="auto"/>
        <w:bottom w:val="none" w:sz="0" w:space="0" w:color="auto"/>
        <w:right w:val="none" w:sz="0" w:space="0" w:color="auto"/>
      </w:divBdr>
    </w:div>
    <w:div w:id="552738085">
      <w:bodyDiv w:val="1"/>
      <w:marLeft w:val="0"/>
      <w:marRight w:val="0"/>
      <w:marTop w:val="0"/>
      <w:marBottom w:val="0"/>
      <w:divBdr>
        <w:top w:val="none" w:sz="0" w:space="0" w:color="auto"/>
        <w:left w:val="none" w:sz="0" w:space="0" w:color="auto"/>
        <w:bottom w:val="none" w:sz="0" w:space="0" w:color="auto"/>
        <w:right w:val="none" w:sz="0" w:space="0" w:color="auto"/>
      </w:divBdr>
    </w:div>
    <w:div w:id="607734255">
      <w:bodyDiv w:val="1"/>
      <w:marLeft w:val="0"/>
      <w:marRight w:val="0"/>
      <w:marTop w:val="0"/>
      <w:marBottom w:val="0"/>
      <w:divBdr>
        <w:top w:val="none" w:sz="0" w:space="0" w:color="auto"/>
        <w:left w:val="none" w:sz="0" w:space="0" w:color="auto"/>
        <w:bottom w:val="none" w:sz="0" w:space="0" w:color="auto"/>
        <w:right w:val="none" w:sz="0" w:space="0" w:color="auto"/>
      </w:divBdr>
    </w:div>
    <w:div w:id="633564174">
      <w:bodyDiv w:val="1"/>
      <w:marLeft w:val="0"/>
      <w:marRight w:val="0"/>
      <w:marTop w:val="0"/>
      <w:marBottom w:val="0"/>
      <w:divBdr>
        <w:top w:val="none" w:sz="0" w:space="0" w:color="auto"/>
        <w:left w:val="none" w:sz="0" w:space="0" w:color="auto"/>
        <w:bottom w:val="none" w:sz="0" w:space="0" w:color="auto"/>
        <w:right w:val="none" w:sz="0" w:space="0" w:color="auto"/>
      </w:divBdr>
    </w:div>
    <w:div w:id="646587884">
      <w:bodyDiv w:val="1"/>
      <w:marLeft w:val="0"/>
      <w:marRight w:val="0"/>
      <w:marTop w:val="0"/>
      <w:marBottom w:val="0"/>
      <w:divBdr>
        <w:top w:val="none" w:sz="0" w:space="0" w:color="auto"/>
        <w:left w:val="none" w:sz="0" w:space="0" w:color="auto"/>
        <w:bottom w:val="none" w:sz="0" w:space="0" w:color="auto"/>
        <w:right w:val="none" w:sz="0" w:space="0" w:color="auto"/>
      </w:divBdr>
    </w:div>
    <w:div w:id="658726935">
      <w:bodyDiv w:val="1"/>
      <w:marLeft w:val="0"/>
      <w:marRight w:val="0"/>
      <w:marTop w:val="0"/>
      <w:marBottom w:val="0"/>
      <w:divBdr>
        <w:top w:val="none" w:sz="0" w:space="0" w:color="auto"/>
        <w:left w:val="none" w:sz="0" w:space="0" w:color="auto"/>
        <w:bottom w:val="none" w:sz="0" w:space="0" w:color="auto"/>
        <w:right w:val="none" w:sz="0" w:space="0" w:color="auto"/>
      </w:divBdr>
    </w:div>
    <w:div w:id="664434961">
      <w:bodyDiv w:val="1"/>
      <w:marLeft w:val="0"/>
      <w:marRight w:val="0"/>
      <w:marTop w:val="0"/>
      <w:marBottom w:val="0"/>
      <w:divBdr>
        <w:top w:val="none" w:sz="0" w:space="0" w:color="auto"/>
        <w:left w:val="none" w:sz="0" w:space="0" w:color="auto"/>
        <w:bottom w:val="none" w:sz="0" w:space="0" w:color="auto"/>
        <w:right w:val="none" w:sz="0" w:space="0" w:color="auto"/>
      </w:divBdr>
    </w:div>
    <w:div w:id="696007592">
      <w:bodyDiv w:val="1"/>
      <w:marLeft w:val="0"/>
      <w:marRight w:val="0"/>
      <w:marTop w:val="0"/>
      <w:marBottom w:val="0"/>
      <w:divBdr>
        <w:top w:val="none" w:sz="0" w:space="0" w:color="auto"/>
        <w:left w:val="none" w:sz="0" w:space="0" w:color="auto"/>
        <w:bottom w:val="none" w:sz="0" w:space="0" w:color="auto"/>
        <w:right w:val="none" w:sz="0" w:space="0" w:color="auto"/>
      </w:divBdr>
    </w:div>
    <w:div w:id="741870121">
      <w:bodyDiv w:val="1"/>
      <w:marLeft w:val="0"/>
      <w:marRight w:val="0"/>
      <w:marTop w:val="0"/>
      <w:marBottom w:val="0"/>
      <w:divBdr>
        <w:top w:val="none" w:sz="0" w:space="0" w:color="auto"/>
        <w:left w:val="none" w:sz="0" w:space="0" w:color="auto"/>
        <w:bottom w:val="none" w:sz="0" w:space="0" w:color="auto"/>
        <w:right w:val="none" w:sz="0" w:space="0" w:color="auto"/>
      </w:divBdr>
    </w:div>
    <w:div w:id="741950473">
      <w:bodyDiv w:val="1"/>
      <w:marLeft w:val="0"/>
      <w:marRight w:val="0"/>
      <w:marTop w:val="0"/>
      <w:marBottom w:val="0"/>
      <w:divBdr>
        <w:top w:val="none" w:sz="0" w:space="0" w:color="auto"/>
        <w:left w:val="none" w:sz="0" w:space="0" w:color="auto"/>
        <w:bottom w:val="none" w:sz="0" w:space="0" w:color="auto"/>
        <w:right w:val="none" w:sz="0" w:space="0" w:color="auto"/>
      </w:divBdr>
      <w:divsChild>
        <w:div w:id="5529345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1462997">
      <w:bodyDiv w:val="1"/>
      <w:marLeft w:val="0"/>
      <w:marRight w:val="0"/>
      <w:marTop w:val="0"/>
      <w:marBottom w:val="0"/>
      <w:divBdr>
        <w:top w:val="none" w:sz="0" w:space="0" w:color="auto"/>
        <w:left w:val="none" w:sz="0" w:space="0" w:color="auto"/>
        <w:bottom w:val="none" w:sz="0" w:space="0" w:color="auto"/>
        <w:right w:val="none" w:sz="0" w:space="0" w:color="auto"/>
      </w:divBdr>
    </w:div>
    <w:div w:id="767388994">
      <w:bodyDiv w:val="1"/>
      <w:marLeft w:val="0"/>
      <w:marRight w:val="0"/>
      <w:marTop w:val="0"/>
      <w:marBottom w:val="0"/>
      <w:divBdr>
        <w:top w:val="none" w:sz="0" w:space="0" w:color="auto"/>
        <w:left w:val="none" w:sz="0" w:space="0" w:color="auto"/>
        <w:bottom w:val="none" w:sz="0" w:space="0" w:color="auto"/>
        <w:right w:val="none" w:sz="0" w:space="0" w:color="auto"/>
      </w:divBdr>
    </w:div>
    <w:div w:id="772090695">
      <w:bodyDiv w:val="1"/>
      <w:marLeft w:val="0"/>
      <w:marRight w:val="0"/>
      <w:marTop w:val="0"/>
      <w:marBottom w:val="0"/>
      <w:divBdr>
        <w:top w:val="none" w:sz="0" w:space="0" w:color="auto"/>
        <w:left w:val="none" w:sz="0" w:space="0" w:color="auto"/>
        <w:bottom w:val="none" w:sz="0" w:space="0" w:color="auto"/>
        <w:right w:val="none" w:sz="0" w:space="0" w:color="auto"/>
      </w:divBdr>
    </w:div>
    <w:div w:id="862943778">
      <w:bodyDiv w:val="1"/>
      <w:marLeft w:val="0"/>
      <w:marRight w:val="0"/>
      <w:marTop w:val="0"/>
      <w:marBottom w:val="0"/>
      <w:divBdr>
        <w:top w:val="none" w:sz="0" w:space="0" w:color="auto"/>
        <w:left w:val="none" w:sz="0" w:space="0" w:color="auto"/>
        <w:bottom w:val="none" w:sz="0" w:space="0" w:color="auto"/>
        <w:right w:val="none" w:sz="0" w:space="0" w:color="auto"/>
      </w:divBdr>
    </w:div>
    <w:div w:id="902525650">
      <w:bodyDiv w:val="1"/>
      <w:marLeft w:val="0"/>
      <w:marRight w:val="0"/>
      <w:marTop w:val="0"/>
      <w:marBottom w:val="0"/>
      <w:divBdr>
        <w:top w:val="none" w:sz="0" w:space="0" w:color="auto"/>
        <w:left w:val="none" w:sz="0" w:space="0" w:color="auto"/>
        <w:bottom w:val="none" w:sz="0" w:space="0" w:color="auto"/>
        <w:right w:val="none" w:sz="0" w:space="0" w:color="auto"/>
      </w:divBdr>
    </w:div>
    <w:div w:id="920062175">
      <w:bodyDiv w:val="1"/>
      <w:marLeft w:val="0"/>
      <w:marRight w:val="0"/>
      <w:marTop w:val="0"/>
      <w:marBottom w:val="0"/>
      <w:divBdr>
        <w:top w:val="none" w:sz="0" w:space="0" w:color="auto"/>
        <w:left w:val="none" w:sz="0" w:space="0" w:color="auto"/>
        <w:bottom w:val="none" w:sz="0" w:space="0" w:color="auto"/>
        <w:right w:val="none" w:sz="0" w:space="0" w:color="auto"/>
      </w:divBdr>
    </w:div>
    <w:div w:id="967783903">
      <w:bodyDiv w:val="1"/>
      <w:marLeft w:val="0"/>
      <w:marRight w:val="0"/>
      <w:marTop w:val="0"/>
      <w:marBottom w:val="0"/>
      <w:divBdr>
        <w:top w:val="none" w:sz="0" w:space="0" w:color="auto"/>
        <w:left w:val="none" w:sz="0" w:space="0" w:color="auto"/>
        <w:bottom w:val="none" w:sz="0" w:space="0" w:color="auto"/>
        <w:right w:val="none" w:sz="0" w:space="0" w:color="auto"/>
      </w:divBdr>
    </w:div>
    <w:div w:id="973487728">
      <w:bodyDiv w:val="1"/>
      <w:marLeft w:val="0"/>
      <w:marRight w:val="0"/>
      <w:marTop w:val="0"/>
      <w:marBottom w:val="0"/>
      <w:divBdr>
        <w:top w:val="none" w:sz="0" w:space="0" w:color="auto"/>
        <w:left w:val="none" w:sz="0" w:space="0" w:color="auto"/>
        <w:bottom w:val="none" w:sz="0" w:space="0" w:color="auto"/>
        <w:right w:val="none" w:sz="0" w:space="0" w:color="auto"/>
      </w:divBdr>
    </w:div>
    <w:div w:id="982928807">
      <w:bodyDiv w:val="1"/>
      <w:marLeft w:val="0"/>
      <w:marRight w:val="0"/>
      <w:marTop w:val="0"/>
      <w:marBottom w:val="0"/>
      <w:divBdr>
        <w:top w:val="none" w:sz="0" w:space="0" w:color="auto"/>
        <w:left w:val="none" w:sz="0" w:space="0" w:color="auto"/>
        <w:bottom w:val="none" w:sz="0" w:space="0" w:color="auto"/>
        <w:right w:val="none" w:sz="0" w:space="0" w:color="auto"/>
      </w:divBdr>
    </w:div>
    <w:div w:id="995837832">
      <w:bodyDiv w:val="1"/>
      <w:marLeft w:val="0"/>
      <w:marRight w:val="0"/>
      <w:marTop w:val="0"/>
      <w:marBottom w:val="0"/>
      <w:divBdr>
        <w:top w:val="none" w:sz="0" w:space="0" w:color="auto"/>
        <w:left w:val="none" w:sz="0" w:space="0" w:color="auto"/>
        <w:bottom w:val="none" w:sz="0" w:space="0" w:color="auto"/>
        <w:right w:val="none" w:sz="0" w:space="0" w:color="auto"/>
      </w:divBdr>
    </w:div>
    <w:div w:id="1028676764">
      <w:bodyDiv w:val="1"/>
      <w:marLeft w:val="0"/>
      <w:marRight w:val="0"/>
      <w:marTop w:val="0"/>
      <w:marBottom w:val="0"/>
      <w:divBdr>
        <w:top w:val="none" w:sz="0" w:space="0" w:color="auto"/>
        <w:left w:val="none" w:sz="0" w:space="0" w:color="auto"/>
        <w:bottom w:val="none" w:sz="0" w:space="0" w:color="auto"/>
        <w:right w:val="none" w:sz="0" w:space="0" w:color="auto"/>
      </w:divBdr>
    </w:div>
    <w:div w:id="1042438555">
      <w:bodyDiv w:val="1"/>
      <w:marLeft w:val="0"/>
      <w:marRight w:val="0"/>
      <w:marTop w:val="0"/>
      <w:marBottom w:val="0"/>
      <w:divBdr>
        <w:top w:val="none" w:sz="0" w:space="0" w:color="auto"/>
        <w:left w:val="none" w:sz="0" w:space="0" w:color="auto"/>
        <w:bottom w:val="none" w:sz="0" w:space="0" w:color="auto"/>
        <w:right w:val="none" w:sz="0" w:space="0" w:color="auto"/>
      </w:divBdr>
    </w:div>
    <w:div w:id="1081682773">
      <w:bodyDiv w:val="1"/>
      <w:marLeft w:val="0"/>
      <w:marRight w:val="0"/>
      <w:marTop w:val="0"/>
      <w:marBottom w:val="0"/>
      <w:divBdr>
        <w:top w:val="none" w:sz="0" w:space="0" w:color="auto"/>
        <w:left w:val="none" w:sz="0" w:space="0" w:color="auto"/>
        <w:bottom w:val="none" w:sz="0" w:space="0" w:color="auto"/>
        <w:right w:val="none" w:sz="0" w:space="0" w:color="auto"/>
      </w:divBdr>
    </w:div>
    <w:div w:id="1094209137">
      <w:bodyDiv w:val="1"/>
      <w:marLeft w:val="0"/>
      <w:marRight w:val="0"/>
      <w:marTop w:val="0"/>
      <w:marBottom w:val="0"/>
      <w:divBdr>
        <w:top w:val="none" w:sz="0" w:space="0" w:color="auto"/>
        <w:left w:val="none" w:sz="0" w:space="0" w:color="auto"/>
        <w:bottom w:val="none" w:sz="0" w:space="0" w:color="auto"/>
        <w:right w:val="none" w:sz="0" w:space="0" w:color="auto"/>
      </w:divBdr>
      <w:divsChild>
        <w:div w:id="310603761">
          <w:marLeft w:val="0"/>
          <w:marRight w:val="0"/>
          <w:marTop w:val="15"/>
          <w:marBottom w:val="0"/>
          <w:divBdr>
            <w:top w:val="single" w:sz="48" w:space="0" w:color="auto"/>
            <w:left w:val="single" w:sz="48" w:space="0" w:color="auto"/>
            <w:bottom w:val="single" w:sz="48" w:space="0" w:color="auto"/>
            <w:right w:val="single" w:sz="48" w:space="0" w:color="auto"/>
          </w:divBdr>
          <w:divsChild>
            <w:div w:id="1544246215">
              <w:marLeft w:val="0"/>
              <w:marRight w:val="0"/>
              <w:marTop w:val="0"/>
              <w:marBottom w:val="0"/>
              <w:divBdr>
                <w:top w:val="none" w:sz="0" w:space="0" w:color="auto"/>
                <w:left w:val="none" w:sz="0" w:space="0" w:color="auto"/>
                <w:bottom w:val="none" w:sz="0" w:space="0" w:color="auto"/>
                <w:right w:val="none" w:sz="0" w:space="0" w:color="auto"/>
              </w:divBdr>
              <w:divsChild>
                <w:div w:id="140074334">
                  <w:marLeft w:val="0"/>
                  <w:marRight w:val="0"/>
                  <w:marTop w:val="0"/>
                  <w:marBottom w:val="0"/>
                  <w:divBdr>
                    <w:top w:val="none" w:sz="0" w:space="0" w:color="auto"/>
                    <w:left w:val="none" w:sz="0" w:space="0" w:color="auto"/>
                    <w:bottom w:val="none" w:sz="0" w:space="0" w:color="auto"/>
                    <w:right w:val="none" w:sz="0" w:space="0" w:color="auto"/>
                  </w:divBdr>
                </w:div>
                <w:div w:id="2026208553">
                  <w:marLeft w:val="0"/>
                  <w:marRight w:val="0"/>
                  <w:marTop w:val="0"/>
                  <w:marBottom w:val="0"/>
                  <w:divBdr>
                    <w:top w:val="none" w:sz="0" w:space="0" w:color="auto"/>
                    <w:left w:val="none" w:sz="0" w:space="0" w:color="auto"/>
                    <w:bottom w:val="none" w:sz="0" w:space="0" w:color="auto"/>
                    <w:right w:val="none" w:sz="0" w:space="0" w:color="auto"/>
                  </w:divBdr>
                </w:div>
                <w:div w:id="682633165">
                  <w:marLeft w:val="0"/>
                  <w:marRight w:val="0"/>
                  <w:marTop w:val="0"/>
                  <w:marBottom w:val="0"/>
                  <w:divBdr>
                    <w:top w:val="none" w:sz="0" w:space="0" w:color="auto"/>
                    <w:left w:val="none" w:sz="0" w:space="0" w:color="auto"/>
                    <w:bottom w:val="none" w:sz="0" w:space="0" w:color="auto"/>
                    <w:right w:val="none" w:sz="0" w:space="0" w:color="auto"/>
                  </w:divBdr>
                </w:div>
                <w:div w:id="1718965422">
                  <w:marLeft w:val="0"/>
                  <w:marRight w:val="0"/>
                  <w:marTop w:val="0"/>
                  <w:marBottom w:val="0"/>
                  <w:divBdr>
                    <w:top w:val="none" w:sz="0" w:space="0" w:color="auto"/>
                    <w:left w:val="none" w:sz="0" w:space="0" w:color="auto"/>
                    <w:bottom w:val="none" w:sz="0" w:space="0" w:color="auto"/>
                    <w:right w:val="none" w:sz="0" w:space="0" w:color="auto"/>
                  </w:divBdr>
                </w:div>
                <w:div w:id="1174420447">
                  <w:marLeft w:val="0"/>
                  <w:marRight w:val="0"/>
                  <w:marTop w:val="0"/>
                  <w:marBottom w:val="0"/>
                  <w:divBdr>
                    <w:top w:val="none" w:sz="0" w:space="0" w:color="auto"/>
                    <w:left w:val="none" w:sz="0" w:space="0" w:color="auto"/>
                    <w:bottom w:val="none" w:sz="0" w:space="0" w:color="auto"/>
                    <w:right w:val="none" w:sz="0" w:space="0" w:color="auto"/>
                  </w:divBdr>
                </w:div>
                <w:div w:id="2122916322">
                  <w:marLeft w:val="0"/>
                  <w:marRight w:val="0"/>
                  <w:marTop w:val="0"/>
                  <w:marBottom w:val="0"/>
                  <w:divBdr>
                    <w:top w:val="none" w:sz="0" w:space="0" w:color="auto"/>
                    <w:left w:val="none" w:sz="0" w:space="0" w:color="auto"/>
                    <w:bottom w:val="none" w:sz="0" w:space="0" w:color="auto"/>
                    <w:right w:val="none" w:sz="0" w:space="0" w:color="auto"/>
                  </w:divBdr>
                </w:div>
                <w:div w:id="1745371753">
                  <w:marLeft w:val="0"/>
                  <w:marRight w:val="0"/>
                  <w:marTop w:val="0"/>
                  <w:marBottom w:val="0"/>
                  <w:divBdr>
                    <w:top w:val="none" w:sz="0" w:space="0" w:color="auto"/>
                    <w:left w:val="none" w:sz="0" w:space="0" w:color="auto"/>
                    <w:bottom w:val="none" w:sz="0" w:space="0" w:color="auto"/>
                    <w:right w:val="none" w:sz="0" w:space="0" w:color="auto"/>
                  </w:divBdr>
                </w:div>
                <w:div w:id="1256598531">
                  <w:marLeft w:val="0"/>
                  <w:marRight w:val="0"/>
                  <w:marTop w:val="0"/>
                  <w:marBottom w:val="0"/>
                  <w:divBdr>
                    <w:top w:val="none" w:sz="0" w:space="0" w:color="auto"/>
                    <w:left w:val="none" w:sz="0" w:space="0" w:color="auto"/>
                    <w:bottom w:val="none" w:sz="0" w:space="0" w:color="auto"/>
                    <w:right w:val="none" w:sz="0" w:space="0" w:color="auto"/>
                  </w:divBdr>
                </w:div>
                <w:div w:id="121578594">
                  <w:marLeft w:val="0"/>
                  <w:marRight w:val="0"/>
                  <w:marTop w:val="0"/>
                  <w:marBottom w:val="0"/>
                  <w:divBdr>
                    <w:top w:val="none" w:sz="0" w:space="0" w:color="auto"/>
                    <w:left w:val="none" w:sz="0" w:space="0" w:color="auto"/>
                    <w:bottom w:val="none" w:sz="0" w:space="0" w:color="auto"/>
                    <w:right w:val="none" w:sz="0" w:space="0" w:color="auto"/>
                  </w:divBdr>
                </w:div>
                <w:div w:id="1729839386">
                  <w:marLeft w:val="0"/>
                  <w:marRight w:val="0"/>
                  <w:marTop w:val="0"/>
                  <w:marBottom w:val="0"/>
                  <w:divBdr>
                    <w:top w:val="none" w:sz="0" w:space="0" w:color="auto"/>
                    <w:left w:val="none" w:sz="0" w:space="0" w:color="auto"/>
                    <w:bottom w:val="none" w:sz="0" w:space="0" w:color="auto"/>
                    <w:right w:val="none" w:sz="0" w:space="0" w:color="auto"/>
                  </w:divBdr>
                </w:div>
                <w:div w:id="773793862">
                  <w:marLeft w:val="0"/>
                  <w:marRight w:val="0"/>
                  <w:marTop w:val="0"/>
                  <w:marBottom w:val="0"/>
                  <w:divBdr>
                    <w:top w:val="none" w:sz="0" w:space="0" w:color="auto"/>
                    <w:left w:val="none" w:sz="0" w:space="0" w:color="auto"/>
                    <w:bottom w:val="none" w:sz="0" w:space="0" w:color="auto"/>
                    <w:right w:val="none" w:sz="0" w:space="0" w:color="auto"/>
                  </w:divBdr>
                </w:div>
                <w:div w:id="724452898">
                  <w:marLeft w:val="0"/>
                  <w:marRight w:val="0"/>
                  <w:marTop w:val="0"/>
                  <w:marBottom w:val="0"/>
                  <w:divBdr>
                    <w:top w:val="none" w:sz="0" w:space="0" w:color="auto"/>
                    <w:left w:val="none" w:sz="0" w:space="0" w:color="auto"/>
                    <w:bottom w:val="none" w:sz="0" w:space="0" w:color="auto"/>
                    <w:right w:val="none" w:sz="0" w:space="0" w:color="auto"/>
                  </w:divBdr>
                </w:div>
                <w:div w:id="457648371">
                  <w:marLeft w:val="0"/>
                  <w:marRight w:val="0"/>
                  <w:marTop w:val="0"/>
                  <w:marBottom w:val="0"/>
                  <w:divBdr>
                    <w:top w:val="none" w:sz="0" w:space="0" w:color="auto"/>
                    <w:left w:val="none" w:sz="0" w:space="0" w:color="auto"/>
                    <w:bottom w:val="none" w:sz="0" w:space="0" w:color="auto"/>
                    <w:right w:val="none" w:sz="0" w:space="0" w:color="auto"/>
                  </w:divBdr>
                </w:div>
                <w:div w:id="226189671">
                  <w:marLeft w:val="0"/>
                  <w:marRight w:val="0"/>
                  <w:marTop w:val="0"/>
                  <w:marBottom w:val="0"/>
                  <w:divBdr>
                    <w:top w:val="none" w:sz="0" w:space="0" w:color="auto"/>
                    <w:left w:val="none" w:sz="0" w:space="0" w:color="auto"/>
                    <w:bottom w:val="none" w:sz="0" w:space="0" w:color="auto"/>
                    <w:right w:val="none" w:sz="0" w:space="0" w:color="auto"/>
                  </w:divBdr>
                </w:div>
                <w:div w:id="1147085342">
                  <w:marLeft w:val="0"/>
                  <w:marRight w:val="0"/>
                  <w:marTop w:val="0"/>
                  <w:marBottom w:val="0"/>
                  <w:divBdr>
                    <w:top w:val="none" w:sz="0" w:space="0" w:color="auto"/>
                    <w:left w:val="none" w:sz="0" w:space="0" w:color="auto"/>
                    <w:bottom w:val="none" w:sz="0" w:space="0" w:color="auto"/>
                    <w:right w:val="none" w:sz="0" w:space="0" w:color="auto"/>
                  </w:divBdr>
                </w:div>
                <w:div w:id="1985423456">
                  <w:marLeft w:val="0"/>
                  <w:marRight w:val="0"/>
                  <w:marTop w:val="0"/>
                  <w:marBottom w:val="0"/>
                  <w:divBdr>
                    <w:top w:val="none" w:sz="0" w:space="0" w:color="auto"/>
                    <w:left w:val="none" w:sz="0" w:space="0" w:color="auto"/>
                    <w:bottom w:val="none" w:sz="0" w:space="0" w:color="auto"/>
                    <w:right w:val="none" w:sz="0" w:space="0" w:color="auto"/>
                  </w:divBdr>
                </w:div>
                <w:div w:id="168102412">
                  <w:marLeft w:val="0"/>
                  <w:marRight w:val="0"/>
                  <w:marTop w:val="0"/>
                  <w:marBottom w:val="0"/>
                  <w:divBdr>
                    <w:top w:val="none" w:sz="0" w:space="0" w:color="auto"/>
                    <w:left w:val="none" w:sz="0" w:space="0" w:color="auto"/>
                    <w:bottom w:val="none" w:sz="0" w:space="0" w:color="auto"/>
                    <w:right w:val="none" w:sz="0" w:space="0" w:color="auto"/>
                  </w:divBdr>
                </w:div>
                <w:div w:id="1775589262">
                  <w:marLeft w:val="0"/>
                  <w:marRight w:val="0"/>
                  <w:marTop w:val="0"/>
                  <w:marBottom w:val="0"/>
                  <w:divBdr>
                    <w:top w:val="none" w:sz="0" w:space="0" w:color="auto"/>
                    <w:left w:val="none" w:sz="0" w:space="0" w:color="auto"/>
                    <w:bottom w:val="none" w:sz="0" w:space="0" w:color="auto"/>
                    <w:right w:val="none" w:sz="0" w:space="0" w:color="auto"/>
                  </w:divBdr>
                </w:div>
                <w:div w:id="168717470">
                  <w:marLeft w:val="0"/>
                  <w:marRight w:val="0"/>
                  <w:marTop w:val="0"/>
                  <w:marBottom w:val="0"/>
                  <w:divBdr>
                    <w:top w:val="none" w:sz="0" w:space="0" w:color="auto"/>
                    <w:left w:val="none" w:sz="0" w:space="0" w:color="auto"/>
                    <w:bottom w:val="none" w:sz="0" w:space="0" w:color="auto"/>
                    <w:right w:val="none" w:sz="0" w:space="0" w:color="auto"/>
                  </w:divBdr>
                </w:div>
                <w:div w:id="179124097">
                  <w:marLeft w:val="0"/>
                  <w:marRight w:val="0"/>
                  <w:marTop w:val="0"/>
                  <w:marBottom w:val="0"/>
                  <w:divBdr>
                    <w:top w:val="none" w:sz="0" w:space="0" w:color="auto"/>
                    <w:left w:val="none" w:sz="0" w:space="0" w:color="auto"/>
                    <w:bottom w:val="none" w:sz="0" w:space="0" w:color="auto"/>
                    <w:right w:val="none" w:sz="0" w:space="0" w:color="auto"/>
                  </w:divBdr>
                </w:div>
                <w:div w:id="180296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8598381">
      <w:bodyDiv w:val="1"/>
      <w:marLeft w:val="0"/>
      <w:marRight w:val="0"/>
      <w:marTop w:val="0"/>
      <w:marBottom w:val="0"/>
      <w:divBdr>
        <w:top w:val="none" w:sz="0" w:space="0" w:color="auto"/>
        <w:left w:val="none" w:sz="0" w:space="0" w:color="auto"/>
        <w:bottom w:val="none" w:sz="0" w:space="0" w:color="auto"/>
        <w:right w:val="none" w:sz="0" w:space="0" w:color="auto"/>
      </w:divBdr>
    </w:div>
    <w:div w:id="1142651920">
      <w:bodyDiv w:val="1"/>
      <w:marLeft w:val="0"/>
      <w:marRight w:val="0"/>
      <w:marTop w:val="0"/>
      <w:marBottom w:val="0"/>
      <w:divBdr>
        <w:top w:val="none" w:sz="0" w:space="0" w:color="auto"/>
        <w:left w:val="none" w:sz="0" w:space="0" w:color="auto"/>
        <w:bottom w:val="none" w:sz="0" w:space="0" w:color="auto"/>
        <w:right w:val="none" w:sz="0" w:space="0" w:color="auto"/>
      </w:divBdr>
    </w:div>
    <w:div w:id="1150177373">
      <w:bodyDiv w:val="1"/>
      <w:marLeft w:val="0"/>
      <w:marRight w:val="0"/>
      <w:marTop w:val="0"/>
      <w:marBottom w:val="0"/>
      <w:divBdr>
        <w:top w:val="none" w:sz="0" w:space="0" w:color="auto"/>
        <w:left w:val="none" w:sz="0" w:space="0" w:color="auto"/>
        <w:bottom w:val="none" w:sz="0" w:space="0" w:color="auto"/>
        <w:right w:val="none" w:sz="0" w:space="0" w:color="auto"/>
      </w:divBdr>
    </w:div>
    <w:div w:id="1159271144">
      <w:bodyDiv w:val="1"/>
      <w:marLeft w:val="0"/>
      <w:marRight w:val="0"/>
      <w:marTop w:val="0"/>
      <w:marBottom w:val="0"/>
      <w:divBdr>
        <w:top w:val="none" w:sz="0" w:space="0" w:color="auto"/>
        <w:left w:val="none" w:sz="0" w:space="0" w:color="auto"/>
        <w:bottom w:val="none" w:sz="0" w:space="0" w:color="auto"/>
        <w:right w:val="none" w:sz="0" w:space="0" w:color="auto"/>
      </w:divBdr>
    </w:div>
    <w:div w:id="1192912837">
      <w:bodyDiv w:val="1"/>
      <w:marLeft w:val="0"/>
      <w:marRight w:val="0"/>
      <w:marTop w:val="0"/>
      <w:marBottom w:val="0"/>
      <w:divBdr>
        <w:top w:val="none" w:sz="0" w:space="0" w:color="auto"/>
        <w:left w:val="none" w:sz="0" w:space="0" w:color="auto"/>
        <w:bottom w:val="none" w:sz="0" w:space="0" w:color="auto"/>
        <w:right w:val="none" w:sz="0" w:space="0" w:color="auto"/>
      </w:divBdr>
    </w:div>
    <w:div w:id="1217200412">
      <w:bodyDiv w:val="1"/>
      <w:marLeft w:val="0"/>
      <w:marRight w:val="0"/>
      <w:marTop w:val="0"/>
      <w:marBottom w:val="0"/>
      <w:divBdr>
        <w:top w:val="none" w:sz="0" w:space="0" w:color="auto"/>
        <w:left w:val="none" w:sz="0" w:space="0" w:color="auto"/>
        <w:bottom w:val="none" w:sz="0" w:space="0" w:color="auto"/>
        <w:right w:val="none" w:sz="0" w:space="0" w:color="auto"/>
      </w:divBdr>
    </w:div>
    <w:div w:id="1219976188">
      <w:bodyDiv w:val="1"/>
      <w:marLeft w:val="0"/>
      <w:marRight w:val="0"/>
      <w:marTop w:val="0"/>
      <w:marBottom w:val="0"/>
      <w:divBdr>
        <w:top w:val="none" w:sz="0" w:space="0" w:color="auto"/>
        <w:left w:val="none" w:sz="0" w:space="0" w:color="auto"/>
        <w:bottom w:val="none" w:sz="0" w:space="0" w:color="auto"/>
        <w:right w:val="none" w:sz="0" w:space="0" w:color="auto"/>
      </w:divBdr>
    </w:div>
    <w:div w:id="1298871843">
      <w:bodyDiv w:val="1"/>
      <w:marLeft w:val="0"/>
      <w:marRight w:val="0"/>
      <w:marTop w:val="0"/>
      <w:marBottom w:val="0"/>
      <w:divBdr>
        <w:top w:val="none" w:sz="0" w:space="0" w:color="auto"/>
        <w:left w:val="none" w:sz="0" w:space="0" w:color="auto"/>
        <w:bottom w:val="none" w:sz="0" w:space="0" w:color="auto"/>
        <w:right w:val="none" w:sz="0" w:space="0" w:color="auto"/>
      </w:divBdr>
    </w:div>
    <w:div w:id="1304777378">
      <w:bodyDiv w:val="1"/>
      <w:marLeft w:val="0"/>
      <w:marRight w:val="0"/>
      <w:marTop w:val="0"/>
      <w:marBottom w:val="0"/>
      <w:divBdr>
        <w:top w:val="none" w:sz="0" w:space="0" w:color="auto"/>
        <w:left w:val="none" w:sz="0" w:space="0" w:color="auto"/>
        <w:bottom w:val="none" w:sz="0" w:space="0" w:color="auto"/>
        <w:right w:val="none" w:sz="0" w:space="0" w:color="auto"/>
      </w:divBdr>
    </w:div>
    <w:div w:id="1315911246">
      <w:bodyDiv w:val="1"/>
      <w:marLeft w:val="0"/>
      <w:marRight w:val="0"/>
      <w:marTop w:val="0"/>
      <w:marBottom w:val="0"/>
      <w:divBdr>
        <w:top w:val="none" w:sz="0" w:space="0" w:color="auto"/>
        <w:left w:val="none" w:sz="0" w:space="0" w:color="auto"/>
        <w:bottom w:val="none" w:sz="0" w:space="0" w:color="auto"/>
        <w:right w:val="none" w:sz="0" w:space="0" w:color="auto"/>
      </w:divBdr>
    </w:div>
    <w:div w:id="1319309760">
      <w:bodyDiv w:val="1"/>
      <w:marLeft w:val="0"/>
      <w:marRight w:val="0"/>
      <w:marTop w:val="0"/>
      <w:marBottom w:val="0"/>
      <w:divBdr>
        <w:top w:val="none" w:sz="0" w:space="0" w:color="auto"/>
        <w:left w:val="none" w:sz="0" w:space="0" w:color="auto"/>
        <w:bottom w:val="none" w:sz="0" w:space="0" w:color="auto"/>
        <w:right w:val="none" w:sz="0" w:space="0" w:color="auto"/>
      </w:divBdr>
    </w:div>
    <w:div w:id="1334064549">
      <w:bodyDiv w:val="1"/>
      <w:marLeft w:val="0"/>
      <w:marRight w:val="0"/>
      <w:marTop w:val="0"/>
      <w:marBottom w:val="0"/>
      <w:divBdr>
        <w:top w:val="none" w:sz="0" w:space="0" w:color="auto"/>
        <w:left w:val="none" w:sz="0" w:space="0" w:color="auto"/>
        <w:bottom w:val="none" w:sz="0" w:space="0" w:color="auto"/>
        <w:right w:val="none" w:sz="0" w:space="0" w:color="auto"/>
      </w:divBdr>
    </w:div>
    <w:div w:id="1370835796">
      <w:bodyDiv w:val="1"/>
      <w:marLeft w:val="0"/>
      <w:marRight w:val="0"/>
      <w:marTop w:val="0"/>
      <w:marBottom w:val="0"/>
      <w:divBdr>
        <w:top w:val="none" w:sz="0" w:space="0" w:color="auto"/>
        <w:left w:val="none" w:sz="0" w:space="0" w:color="auto"/>
        <w:bottom w:val="none" w:sz="0" w:space="0" w:color="auto"/>
        <w:right w:val="none" w:sz="0" w:space="0" w:color="auto"/>
      </w:divBdr>
    </w:div>
    <w:div w:id="1375615685">
      <w:bodyDiv w:val="1"/>
      <w:marLeft w:val="0"/>
      <w:marRight w:val="0"/>
      <w:marTop w:val="0"/>
      <w:marBottom w:val="0"/>
      <w:divBdr>
        <w:top w:val="none" w:sz="0" w:space="0" w:color="auto"/>
        <w:left w:val="none" w:sz="0" w:space="0" w:color="auto"/>
        <w:bottom w:val="none" w:sz="0" w:space="0" w:color="auto"/>
        <w:right w:val="none" w:sz="0" w:space="0" w:color="auto"/>
      </w:divBdr>
    </w:div>
    <w:div w:id="1381858991">
      <w:bodyDiv w:val="1"/>
      <w:marLeft w:val="0"/>
      <w:marRight w:val="0"/>
      <w:marTop w:val="0"/>
      <w:marBottom w:val="0"/>
      <w:divBdr>
        <w:top w:val="none" w:sz="0" w:space="0" w:color="auto"/>
        <w:left w:val="none" w:sz="0" w:space="0" w:color="auto"/>
        <w:bottom w:val="none" w:sz="0" w:space="0" w:color="auto"/>
        <w:right w:val="none" w:sz="0" w:space="0" w:color="auto"/>
      </w:divBdr>
    </w:div>
    <w:div w:id="1397359253">
      <w:bodyDiv w:val="1"/>
      <w:marLeft w:val="0"/>
      <w:marRight w:val="0"/>
      <w:marTop w:val="0"/>
      <w:marBottom w:val="0"/>
      <w:divBdr>
        <w:top w:val="none" w:sz="0" w:space="0" w:color="auto"/>
        <w:left w:val="none" w:sz="0" w:space="0" w:color="auto"/>
        <w:bottom w:val="none" w:sz="0" w:space="0" w:color="auto"/>
        <w:right w:val="none" w:sz="0" w:space="0" w:color="auto"/>
      </w:divBdr>
    </w:div>
    <w:div w:id="1457093679">
      <w:bodyDiv w:val="1"/>
      <w:marLeft w:val="0"/>
      <w:marRight w:val="0"/>
      <w:marTop w:val="0"/>
      <w:marBottom w:val="0"/>
      <w:divBdr>
        <w:top w:val="none" w:sz="0" w:space="0" w:color="auto"/>
        <w:left w:val="none" w:sz="0" w:space="0" w:color="auto"/>
        <w:bottom w:val="none" w:sz="0" w:space="0" w:color="auto"/>
        <w:right w:val="none" w:sz="0" w:space="0" w:color="auto"/>
      </w:divBdr>
    </w:div>
    <w:div w:id="1457986790">
      <w:bodyDiv w:val="1"/>
      <w:marLeft w:val="0"/>
      <w:marRight w:val="0"/>
      <w:marTop w:val="0"/>
      <w:marBottom w:val="0"/>
      <w:divBdr>
        <w:top w:val="none" w:sz="0" w:space="0" w:color="auto"/>
        <w:left w:val="none" w:sz="0" w:space="0" w:color="auto"/>
        <w:bottom w:val="none" w:sz="0" w:space="0" w:color="auto"/>
        <w:right w:val="none" w:sz="0" w:space="0" w:color="auto"/>
      </w:divBdr>
    </w:div>
    <w:div w:id="1461805809">
      <w:bodyDiv w:val="1"/>
      <w:marLeft w:val="0"/>
      <w:marRight w:val="0"/>
      <w:marTop w:val="0"/>
      <w:marBottom w:val="0"/>
      <w:divBdr>
        <w:top w:val="none" w:sz="0" w:space="0" w:color="auto"/>
        <w:left w:val="none" w:sz="0" w:space="0" w:color="auto"/>
        <w:bottom w:val="none" w:sz="0" w:space="0" w:color="auto"/>
        <w:right w:val="none" w:sz="0" w:space="0" w:color="auto"/>
      </w:divBdr>
    </w:div>
    <w:div w:id="1473644474">
      <w:bodyDiv w:val="1"/>
      <w:marLeft w:val="0"/>
      <w:marRight w:val="0"/>
      <w:marTop w:val="0"/>
      <w:marBottom w:val="0"/>
      <w:divBdr>
        <w:top w:val="none" w:sz="0" w:space="0" w:color="auto"/>
        <w:left w:val="none" w:sz="0" w:space="0" w:color="auto"/>
        <w:bottom w:val="none" w:sz="0" w:space="0" w:color="auto"/>
        <w:right w:val="none" w:sz="0" w:space="0" w:color="auto"/>
      </w:divBdr>
    </w:div>
    <w:div w:id="1476920041">
      <w:bodyDiv w:val="1"/>
      <w:marLeft w:val="0"/>
      <w:marRight w:val="0"/>
      <w:marTop w:val="0"/>
      <w:marBottom w:val="0"/>
      <w:divBdr>
        <w:top w:val="none" w:sz="0" w:space="0" w:color="auto"/>
        <w:left w:val="none" w:sz="0" w:space="0" w:color="auto"/>
        <w:bottom w:val="none" w:sz="0" w:space="0" w:color="auto"/>
        <w:right w:val="none" w:sz="0" w:space="0" w:color="auto"/>
      </w:divBdr>
    </w:div>
    <w:div w:id="1486505527">
      <w:bodyDiv w:val="1"/>
      <w:marLeft w:val="0"/>
      <w:marRight w:val="0"/>
      <w:marTop w:val="0"/>
      <w:marBottom w:val="0"/>
      <w:divBdr>
        <w:top w:val="none" w:sz="0" w:space="0" w:color="auto"/>
        <w:left w:val="none" w:sz="0" w:space="0" w:color="auto"/>
        <w:bottom w:val="none" w:sz="0" w:space="0" w:color="auto"/>
        <w:right w:val="none" w:sz="0" w:space="0" w:color="auto"/>
      </w:divBdr>
    </w:div>
    <w:div w:id="1494176453">
      <w:bodyDiv w:val="1"/>
      <w:marLeft w:val="0"/>
      <w:marRight w:val="0"/>
      <w:marTop w:val="0"/>
      <w:marBottom w:val="0"/>
      <w:divBdr>
        <w:top w:val="none" w:sz="0" w:space="0" w:color="auto"/>
        <w:left w:val="none" w:sz="0" w:space="0" w:color="auto"/>
        <w:bottom w:val="none" w:sz="0" w:space="0" w:color="auto"/>
        <w:right w:val="none" w:sz="0" w:space="0" w:color="auto"/>
      </w:divBdr>
    </w:div>
    <w:div w:id="1516731227">
      <w:bodyDiv w:val="1"/>
      <w:marLeft w:val="0"/>
      <w:marRight w:val="0"/>
      <w:marTop w:val="0"/>
      <w:marBottom w:val="0"/>
      <w:divBdr>
        <w:top w:val="none" w:sz="0" w:space="0" w:color="auto"/>
        <w:left w:val="none" w:sz="0" w:space="0" w:color="auto"/>
        <w:bottom w:val="none" w:sz="0" w:space="0" w:color="auto"/>
        <w:right w:val="none" w:sz="0" w:space="0" w:color="auto"/>
      </w:divBdr>
    </w:div>
    <w:div w:id="1521775874">
      <w:bodyDiv w:val="1"/>
      <w:marLeft w:val="0"/>
      <w:marRight w:val="0"/>
      <w:marTop w:val="0"/>
      <w:marBottom w:val="0"/>
      <w:divBdr>
        <w:top w:val="none" w:sz="0" w:space="0" w:color="auto"/>
        <w:left w:val="none" w:sz="0" w:space="0" w:color="auto"/>
        <w:bottom w:val="none" w:sz="0" w:space="0" w:color="auto"/>
        <w:right w:val="none" w:sz="0" w:space="0" w:color="auto"/>
      </w:divBdr>
    </w:div>
    <w:div w:id="1586567518">
      <w:bodyDiv w:val="1"/>
      <w:marLeft w:val="0"/>
      <w:marRight w:val="0"/>
      <w:marTop w:val="0"/>
      <w:marBottom w:val="0"/>
      <w:divBdr>
        <w:top w:val="none" w:sz="0" w:space="0" w:color="auto"/>
        <w:left w:val="none" w:sz="0" w:space="0" w:color="auto"/>
        <w:bottom w:val="none" w:sz="0" w:space="0" w:color="auto"/>
        <w:right w:val="none" w:sz="0" w:space="0" w:color="auto"/>
      </w:divBdr>
    </w:div>
    <w:div w:id="1619144117">
      <w:bodyDiv w:val="1"/>
      <w:marLeft w:val="0"/>
      <w:marRight w:val="0"/>
      <w:marTop w:val="0"/>
      <w:marBottom w:val="0"/>
      <w:divBdr>
        <w:top w:val="none" w:sz="0" w:space="0" w:color="auto"/>
        <w:left w:val="none" w:sz="0" w:space="0" w:color="auto"/>
        <w:bottom w:val="none" w:sz="0" w:space="0" w:color="auto"/>
        <w:right w:val="none" w:sz="0" w:space="0" w:color="auto"/>
      </w:divBdr>
    </w:div>
    <w:div w:id="1622615547">
      <w:bodyDiv w:val="1"/>
      <w:marLeft w:val="0"/>
      <w:marRight w:val="0"/>
      <w:marTop w:val="0"/>
      <w:marBottom w:val="0"/>
      <w:divBdr>
        <w:top w:val="none" w:sz="0" w:space="0" w:color="auto"/>
        <w:left w:val="none" w:sz="0" w:space="0" w:color="auto"/>
        <w:bottom w:val="none" w:sz="0" w:space="0" w:color="auto"/>
        <w:right w:val="none" w:sz="0" w:space="0" w:color="auto"/>
      </w:divBdr>
    </w:div>
    <w:div w:id="1625651216">
      <w:bodyDiv w:val="1"/>
      <w:marLeft w:val="0"/>
      <w:marRight w:val="0"/>
      <w:marTop w:val="0"/>
      <w:marBottom w:val="0"/>
      <w:divBdr>
        <w:top w:val="none" w:sz="0" w:space="0" w:color="auto"/>
        <w:left w:val="none" w:sz="0" w:space="0" w:color="auto"/>
        <w:bottom w:val="none" w:sz="0" w:space="0" w:color="auto"/>
        <w:right w:val="none" w:sz="0" w:space="0" w:color="auto"/>
      </w:divBdr>
    </w:div>
    <w:div w:id="1707633084">
      <w:bodyDiv w:val="1"/>
      <w:marLeft w:val="0"/>
      <w:marRight w:val="0"/>
      <w:marTop w:val="0"/>
      <w:marBottom w:val="0"/>
      <w:divBdr>
        <w:top w:val="none" w:sz="0" w:space="0" w:color="auto"/>
        <w:left w:val="none" w:sz="0" w:space="0" w:color="auto"/>
        <w:bottom w:val="none" w:sz="0" w:space="0" w:color="auto"/>
        <w:right w:val="none" w:sz="0" w:space="0" w:color="auto"/>
      </w:divBdr>
    </w:div>
    <w:div w:id="1724526399">
      <w:bodyDiv w:val="1"/>
      <w:marLeft w:val="0"/>
      <w:marRight w:val="0"/>
      <w:marTop w:val="0"/>
      <w:marBottom w:val="0"/>
      <w:divBdr>
        <w:top w:val="none" w:sz="0" w:space="0" w:color="auto"/>
        <w:left w:val="none" w:sz="0" w:space="0" w:color="auto"/>
        <w:bottom w:val="none" w:sz="0" w:space="0" w:color="auto"/>
        <w:right w:val="none" w:sz="0" w:space="0" w:color="auto"/>
      </w:divBdr>
    </w:div>
    <w:div w:id="1757091832">
      <w:bodyDiv w:val="1"/>
      <w:marLeft w:val="0"/>
      <w:marRight w:val="0"/>
      <w:marTop w:val="0"/>
      <w:marBottom w:val="0"/>
      <w:divBdr>
        <w:top w:val="none" w:sz="0" w:space="0" w:color="auto"/>
        <w:left w:val="none" w:sz="0" w:space="0" w:color="auto"/>
        <w:bottom w:val="none" w:sz="0" w:space="0" w:color="auto"/>
        <w:right w:val="none" w:sz="0" w:space="0" w:color="auto"/>
      </w:divBdr>
    </w:div>
    <w:div w:id="1759207188">
      <w:bodyDiv w:val="1"/>
      <w:marLeft w:val="0"/>
      <w:marRight w:val="0"/>
      <w:marTop w:val="0"/>
      <w:marBottom w:val="0"/>
      <w:divBdr>
        <w:top w:val="none" w:sz="0" w:space="0" w:color="auto"/>
        <w:left w:val="none" w:sz="0" w:space="0" w:color="auto"/>
        <w:bottom w:val="none" w:sz="0" w:space="0" w:color="auto"/>
        <w:right w:val="none" w:sz="0" w:space="0" w:color="auto"/>
      </w:divBdr>
    </w:div>
    <w:div w:id="1826699966">
      <w:bodyDiv w:val="1"/>
      <w:marLeft w:val="0"/>
      <w:marRight w:val="0"/>
      <w:marTop w:val="0"/>
      <w:marBottom w:val="0"/>
      <w:divBdr>
        <w:top w:val="none" w:sz="0" w:space="0" w:color="auto"/>
        <w:left w:val="none" w:sz="0" w:space="0" w:color="auto"/>
        <w:bottom w:val="none" w:sz="0" w:space="0" w:color="auto"/>
        <w:right w:val="none" w:sz="0" w:space="0" w:color="auto"/>
      </w:divBdr>
    </w:div>
    <w:div w:id="1831023984">
      <w:bodyDiv w:val="1"/>
      <w:marLeft w:val="0"/>
      <w:marRight w:val="0"/>
      <w:marTop w:val="0"/>
      <w:marBottom w:val="0"/>
      <w:divBdr>
        <w:top w:val="none" w:sz="0" w:space="0" w:color="auto"/>
        <w:left w:val="none" w:sz="0" w:space="0" w:color="auto"/>
        <w:bottom w:val="none" w:sz="0" w:space="0" w:color="auto"/>
        <w:right w:val="none" w:sz="0" w:space="0" w:color="auto"/>
      </w:divBdr>
    </w:div>
    <w:div w:id="1835795523">
      <w:bodyDiv w:val="1"/>
      <w:marLeft w:val="0"/>
      <w:marRight w:val="0"/>
      <w:marTop w:val="0"/>
      <w:marBottom w:val="0"/>
      <w:divBdr>
        <w:top w:val="none" w:sz="0" w:space="0" w:color="auto"/>
        <w:left w:val="none" w:sz="0" w:space="0" w:color="auto"/>
        <w:bottom w:val="none" w:sz="0" w:space="0" w:color="auto"/>
        <w:right w:val="none" w:sz="0" w:space="0" w:color="auto"/>
      </w:divBdr>
      <w:divsChild>
        <w:div w:id="155340260">
          <w:marLeft w:val="0"/>
          <w:marRight w:val="0"/>
          <w:marTop w:val="0"/>
          <w:marBottom w:val="0"/>
          <w:divBdr>
            <w:top w:val="none" w:sz="0" w:space="0" w:color="DDDDDD"/>
            <w:left w:val="none" w:sz="0" w:space="0" w:color="DDDDDD"/>
            <w:bottom w:val="none" w:sz="0" w:space="0" w:color="auto"/>
            <w:right w:val="none" w:sz="0" w:space="0" w:color="DDDDDD"/>
          </w:divBdr>
          <w:divsChild>
            <w:div w:id="670564859">
              <w:marLeft w:val="0"/>
              <w:marRight w:val="0"/>
              <w:marTop w:val="0"/>
              <w:marBottom w:val="0"/>
              <w:divBdr>
                <w:top w:val="none" w:sz="0" w:space="0" w:color="auto"/>
                <w:left w:val="none" w:sz="0" w:space="0" w:color="auto"/>
                <w:bottom w:val="none" w:sz="0" w:space="0" w:color="auto"/>
                <w:right w:val="none" w:sz="0" w:space="0" w:color="auto"/>
              </w:divBdr>
              <w:divsChild>
                <w:div w:id="1075201156">
                  <w:marLeft w:val="0"/>
                  <w:marRight w:val="0"/>
                  <w:marTop w:val="0"/>
                  <w:marBottom w:val="0"/>
                  <w:divBdr>
                    <w:top w:val="none" w:sz="0" w:space="0" w:color="auto"/>
                    <w:left w:val="none" w:sz="0" w:space="0" w:color="auto"/>
                    <w:bottom w:val="none" w:sz="0" w:space="0" w:color="auto"/>
                    <w:right w:val="none" w:sz="0" w:space="0" w:color="auto"/>
                  </w:divBdr>
                  <w:divsChild>
                    <w:div w:id="1174999129">
                      <w:marLeft w:val="0"/>
                      <w:marRight w:val="0"/>
                      <w:marTop w:val="0"/>
                      <w:marBottom w:val="0"/>
                      <w:divBdr>
                        <w:top w:val="none" w:sz="0" w:space="0" w:color="auto"/>
                        <w:left w:val="none" w:sz="0" w:space="0" w:color="auto"/>
                        <w:bottom w:val="none" w:sz="0" w:space="0" w:color="auto"/>
                        <w:right w:val="none" w:sz="0" w:space="0" w:color="auto"/>
                      </w:divBdr>
                      <w:divsChild>
                        <w:div w:id="165205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827129">
          <w:marLeft w:val="0"/>
          <w:marRight w:val="0"/>
          <w:marTop w:val="0"/>
          <w:marBottom w:val="0"/>
          <w:divBdr>
            <w:top w:val="none" w:sz="0" w:space="0" w:color="auto"/>
            <w:left w:val="none" w:sz="0" w:space="0" w:color="auto"/>
            <w:bottom w:val="none" w:sz="0" w:space="0" w:color="auto"/>
            <w:right w:val="none" w:sz="0" w:space="0" w:color="auto"/>
          </w:divBdr>
          <w:divsChild>
            <w:div w:id="360860244">
              <w:marLeft w:val="0"/>
              <w:marRight w:val="0"/>
              <w:marTop w:val="0"/>
              <w:marBottom w:val="0"/>
              <w:divBdr>
                <w:top w:val="none" w:sz="0" w:space="12" w:color="DDDDDD"/>
                <w:left w:val="none" w:sz="0" w:space="0" w:color="auto"/>
                <w:bottom w:val="none" w:sz="0" w:space="0" w:color="auto"/>
                <w:right w:val="none" w:sz="0" w:space="0" w:color="auto"/>
              </w:divBdr>
              <w:divsChild>
                <w:div w:id="2092657779">
                  <w:marLeft w:val="0"/>
                  <w:marRight w:val="0"/>
                  <w:marTop w:val="0"/>
                  <w:marBottom w:val="0"/>
                  <w:divBdr>
                    <w:top w:val="none" w:sz="0" w:space="0" w:color="auto"/>
                    <w:left w:val="none" w:sz="0" w:space="0" w:color="auto"/>
                    <w:bottom w:val="none" w:sz="0" w:space="0" w:color="auto"/>
                    <w:right w:val="none" w:sz="0" w:space="0" w:color="auto"/>
                  </w:divBdr>
                  <w:divsChild>
                    <w:div w:id="1462074567">
                      <w:marLeft w:val="0"/>
                      <w:marRight w:val="0"/>
                      <w:marTop w:val="0"/>
                      <w:marBottom w:val="0"/>
                      <w:divBdr>
                        <w:top w:val="none" w:sz="0" w:space="0" w:color="auto"/>
                        <w:left w:val="none" w:sz="0" w:space="0" w:color="auto"/>
                        <w:bottom w:val="none" w:sz="0" w:space="0" w:color="auto"/>
                        <w:right w:val="none" w:sz="0" w:space="0" w:color="auto"/>
                      </w:divBdr>
                      <w:divsChild>
                        <w:div w:id="1767114164">
                          <w:marLeft w:val="0"/>
                          <w:marRight w:val="0"/>
                          <w:marTop w:val="0"/>
                          <w:marBottom w:val="0"/>
                          <w:divBdr>
                            <w:top w:val="none" w:sz="0" w:space="0" w:color="auto"/>
                            <w:left w:val="none" w:sz="0" w:space="0" w:color="auto"/>
                            <w:bottom w:val="none" w:sz="0" w:space="0" w:color="auto"/>
                            <w:right w:val="none" w:sz="0" w:space="0" w:color="auto"/>
                          </w:divBdr>
                          <w:divsChild>
                            <w:div w:id="1611669379">
                              <w:marLeft w:val="0"/>
                              <w:marRight w:val="0"/>
                              <w:marTop w:val="0"/>
                              <w:marBottom w:val="150"/>
                              <w:divBdr>
                                <w:top w:val="none" w:sz="0" w:space="0" w:color="auto"/>
                                <w:left w:val="none" w:sz="0" w:space="0" w:color="auto"/>
                                <w:bottom w:val="none" w:sz="0" w:space="0" w:color="auto"/>
                                <w:right w:val="none" w:sz="0" w:space="0" w:color="auto"/>
                              </w:divBdr>
                              <w:divsChild>
                                <w:div w:id="2145006545">
                                  <w:marLeft w:val="0"/>
                                  <w:marRight w:val="0"/>
                                  <w:marTop w:val="0"/>
                                  <w:marBottom w:val="0"/>
                                  <w:divBdr>
                                    <w:top w:val="none" w:sz="0" w:space="0" w:color="auto"/>
                                    <w:left w:val="none" w:sz="0" w:space="0" w:color="auto"/>
                                    <w:bottom w:val="none" w:sz="0" w:space="0" w:color="auto"/>
                                    <w:right w:val="none" w:sz="0" w:space="0" w:color="auto"/>
                                  </w:divBdr>
                                  <w:divsChild>
                                    <w:div w:id="669137768">
                                      <w:marLeft w:val="60"/>
                                      <w:marRight w:val="-75"/>
                                      <w:marTop w:val="0"/>
                                      <w:marBottom w:val="0"/>
                                      <w:divBdr>
                                        <w:top w:val="none" w:sz="0" w:space="0" w:color="auto"/>
                                        <w:left w:val="none" w:sz="0" w:space="0" w:color="auto"/>
                                        <w:bottom w:val="none" w:sz="0" w:space="0" w:color="auto"/>
                                        <w:right w:val="none" w:sz="0" w:space="0" w:color="auto"/>
                                      </w:divBdr>
                                      <w:divsChild>
                                        <w:div w:id="292487809">
                                          <w:marLeft w:val="0"/>
                                          <w:marRight w:val="60"/>
                                          <w:marTop w:val="0"/>
                                          <w:marBottom w:val="0"/>
                                          <w:divBdr>
                                            <w:top w:val="none" w:sz="0" w:space="0" w:color="auto"/>
                                            <w:left w:val="none" w:sz="0" w:space="0" w:color="auto"/>
                                            <w:bottom w:val="none" w:sz="0" w:space="0" w:color="auto"/>
                                            <w:right w:val="none" w:sz="0" w:space="0" w:color="auto"/>
                                          </w:divBdr>
                                          <w:divsChild>
                                            <w:div w:id="840051875">
                                              <w:marLeft w:val="0"/>
                                              <w:marRight w:val="0"/>
                                              <w:marTop w:val="0"/>
                                              <w:marBottom w:val="0"/>
                                              <w:divBdr>
                                                <w:top w:val="none" w:sz="0" w:space="0" w:color="auto"/>
                                                <w:left w:val="none" w:sz="0" w:space="0" w:color="auto"/>
                                                <w:bottom w:val="none" w:sz="0" w:space="0" w:color="auto"/>
                                                <w:right w:val="none" w:sz="0" w:space="0" w:color="auto"/>
                                              </w:divBdr>
                                              <w:divsChild>
                                                <w:div w:id="1185243284">
                                                  <w:marLeft w:val="0"/>
                                                  <w:marRight w:val="0"/>
                                                  <w:marTop w:val="0"/>
                                                  <w:marBottom w:val="0"/>
                                                  <w:divBdr>
                                                    <w:top w:val="none" w:sz="0" w:space="0" w:color="auto"/>
                                                    <w:left w:val="none" w:sz="0" w:space="0" w:color="auto"/>
                                                    <w:bottom w:val="none" w:sz="0" w:space="0" w:color="auto"/>
                                                    <w:right w:val="none" w:sz="0" w:space="0" w:color="auto"/>
                                                  </w:divBdr>
                                                  <w:divsChild>
                                                    <w:div w:id="859124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9919645">
                                      <w:marLeft w:val="0"/>
                                      <w:marRight w:val="0"/>
                                      <w:marTop w:val="0"/>
                                      <w:marBottom w:val="0"/>
                                      <w:divBdr>
                                        <w:top w:val="none" w:sz="0" w:space="0" w:color="auto"/>
                                        <w:left w:val="none" w:sz="0" w:space="0" w:color="auto"/>
                                        <w:bottom w:val="none" w:sz="0" w:space="0" w:color="auto"/>
                                        <w:right w:val="none" w:sz="0" w:space="0" w:color="auto"/>
                                      </w:divBdr>
                                      <w:divsChild>
                                        <w:div w:id="791752317">
                                          <w:marLeft w:val="0"/>
                                          <w:marRight w:val="0"/>
                                          <w:marTop w:val="0"/>
                                          <w:marBottom w:val="0"/>
                                          <w:divBdr>
                                            <w:top w:val="none" w:sz="0" w:space="0" w:color="auto"/>
                                            <w:left w:val="none" w:sz="0" w:space="0" w:color="auto"/>
                                            <w:bottom w:val="none" w:sz="0" w:space="0" w:color="auto"/>
                                            <w:right w:val="none" w:sz="0" w:space="0" w:color="auto"/>
                                          </w:divBdr>
                                          <w:divsChild>
                                            <w:div w:id="26647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125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11378762">
      <w:bodyDiv w:val="1"/>
      <w:marLeft w:val="0"/>
      <w:marRight w:val="0"/>
      <w:marTop w:val="0"/>
      <w:marBottom w:val="0"/>
      <w:divBdr>
        <w:top w:val="none" w:sz="0" w:space="0" w:color="auto"/>
        <w:left w:val="none" w:sz="0" w:space="0" w:color="auto"/>
        <w:bottom w:val="none" w:sz="0" w:space="0" w:color="auto"/>
        <w:right w:val="none" w:sz="0" w:space="0" w:color="auto"/>
      </w:divBdr>
    </w:div>
    <w:div w:id="1977447038">
      <w:bodyDiv w:val="1"/>
      <w:marLeft w:val="0"/>
      <w:marRight w:val="0"/>
      <w:marTop w:val="0"/>
      <w:marBottom w:val="0"/>
      <w:divBdr>
        <w:top w:val="none" w:sz="0" w:space="0" w:color="auto"/>
        <w:left w:val="none" w:sz="0" w:space="0" w:color="auto"/>
        <w:bottom w:val="none" w:sz="0" w:space="0" w:color="auto"/>
        <w:right w:val="none" w:sz="0" w:space="0" w:color="auto"/>
      </w:divBdr>
    </w:div>
    <w:div w:id="1981841232">
      <w:bodyDiv w:val="1"/>
      <w:marLeft w:val="0"/>
      <w:marRight w:val="0"/>
      <w:marTop w:val="0"/>
      <w:marBottom w:val="0"/>
      <w:divBdr>
        <w:top w:val="none" w:sz="0" w:space="0" w:color="auto"/>
        <w:left w:val="none" w:sz="0" w:space="0" w:color="auto"/>
        <w:bottom w:val="none" w:sz="0" w:space="0" w:color="auto"/>
        <w:right w:val="none" w:sz="0" w:space="0" w:color="auto"/>
      </w:divBdr>
    </w:div>
    <w:div w:id="2000694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jpeg"/><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png"/></Relationships>
</file>

<file path=word/_rels/footer1.xml.rels><?xml version="1.0" encoding="UTF-8" standalone="yes"?>
<Relationships xmlns="http://schemas.openxmlformats.org/package/2006/relationships"><Relationship Id="rId1" Type="http://schemas.openxmlformats.org/officeDocument/2006/relationships/image" Target="media/image54.png"/></Relationships>
</file>

<file path=word/_rels/header1.xml.rels><?xml version="1.0" encoding="UTF-8" standalone="yes"?>
<Relationships xmlns="http://schemas.openxmlformats.org/package/2006/relationships"><Relationship Id="rId1" Type="http://schemas.openxmlformats.org/officeDocument/2006/relationships/image" Target="media/image5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cos.ramos\Desktop\Timbrado%20Sebrae%202023%20-%20retificado%20('&#224;s'%20e%20estilos).dotx" TargetMode="External"/></Relationships>
</file>

<file path=word/theme/theme1.xml><?xml version="1.0" encoding="utf-8"?>
<a:theme xmlns:a="http://schemas.openxmlformats.org/drawingml/2006/main" name="Tema do Office">
  <a:themeElements>
    <a:clrScheme name="Sebrae (Paleta Improvisada)">
      <a:dk1>
        <a:srgbClr val="000000"/>
      </a:dk1>
      <a:lt1>
        <a:sysClr val="window" lastClr="FFFFFF"/>
      </a:lt1>
      <a:dk2>
        <a:srgbClr val="023160"/>
      </a:dk2>
      <a:lt2>
        <a:srgbClr val="BDD7EE"/>
      </a:lt2>
      <a:accent1>
        <a:srgbClr val="023160"/>
      </a:accent1>
      <a:accent2>
        <a:srgbClr val="034A90"/>
      </a:accent2>
      <a:accent3>
        <a:srgbClr val="48A1FA"/>
      </a:accent3>
      <a:accent4>
        <a:srgbClr val="85C0FB"/>
      </a:accent4>
      <a:accent5>
        <a:srgbClr val="C2DFFD"/>
      </a:accent5>
      <a:accent6>
        <a:srgbClr val="1E4E79"/>
      </a:accent6>
      <a:hlink>
        <a:srgbClr val="2E75B5"/>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a:noFill/>
        </a:ln>
      </a:spPr>
      <a:bodyPr rot="0" spcFirstLastPara="0" vertOverflow="overflow" horzOverflow="overflow" vert="horz" wrap="square" lIns="91440" tIns="45720" rIns="91440" bIns="45720" numCol="1" spcCol="0" rtlCol="0" fromWordArt="0" anchor="b" anchorCtr="0" forceAA="0" compatLnSpc="1">
        <a:prstTxWarp prst="textNoShape">
          <a:avLst/>
        </a:prstTxWarp>
        <a:noAutofit/>
      </a:bodyPr>
      <a:lstStyle/>
      <a:style>
        <a:lnRef idx="2">
          <a:schemeClr val="accent6"/>
        </a:lnRef>
        <a:fillRef idx="1">
          <a:schemeClr val="lt1"/>
        </a:fillRef>
        <a:effectRef idx="0">
          <a:schemeClr val="accent6"/>
        </a:effectRef>
        <a:fontRef idx="minor">
          <a:schemeClr val="dk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1FB6B8-E3A8-41D7-BE2D-4ECC4F26A5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Timbrado Sebrae 2023 - retificado ('às' e estilos)</Template>
  <TotalTime>1</TotalTime>
  <Pages>26</Pages>
  <Words>4851</Words>
  <Characters>26197</Characters>
  <Application>Microsoft Office Word</Application>
  <DocSecurity>0</DocSecurity>
  <Lines>218</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Marcos Caetano Ramos</dc:creator>
  <cp:keywords/>
  <dc:description/>
  <cp:lastModifiedBy>Marcos Caetano Ramos</cp:lastModifiedBy>
  <cp:revision>2</cp:revision>
  <cp:lastPrinted>2023-02-13T17:23:00Z</cp:lastPrinted>
  <dcterms:created xsi:type="dcterms:W3CDTF">2024-10-07T14:25:00Z</dcterms:created>
  <dcterms:modified xsi:type="dcterms:W3CDTF">2024-10-07T14:25:00Z</dcterms:modified>
</cp:coreProperties>
</file>